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97EC0" w14:textId="77777777" w:rsidR="00404549" w:rsidRDefault="00220D98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CEC3392" wp14:editId="67399AEE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533649" y="254000"/>
                              <a:ext cx="2660583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6C14499" w14:textId="77777777" w:rsidR="00220D98" w:rsidRPr="00220D98" w:rsidRDefault="0002061A" w:rsidP="00220D9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الاختبار القبلي والبعدي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762214" y="1993900"/>
                            <a:ext cx="4826018" cy="183514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3E2BE81" w14:textId="2D7CA753" w:rsidR="00220D98" w:rsidRPr="002771A2" w:rsidRDefault="00862B94" w:rsidP="00220D98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862B94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الذكاء الاصطناعي في بيئة العمل للقطاع الحكومي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3CEC3392" id="Group 975" o:spid="_x0000_s1026" style="position:absolute;left:0;text-align:left;margin-left:-187.5pt;margin-top:-45.5pt;width:797.75pt;height:511.2pt;z-index:25166438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5336;top:2540;width:26606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56C14499" w14:textId="77777777" w:rsidR="00220D98" w:rsidRPr="00220D98" w:rsidRDefault="0002061A" w:rsidP="00220D9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الاختبار القبلي والبعدي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7622;top:19939;width:48260;height:18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53E2BE81" w14:textId="2D7CA753" w:rsidR="00220D98" w:rsidRPr="002771A2" w:rsidRDefault="00862B94" w:rsidP="00220D98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862B94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الذكاء الاصطناعي في بيئة العمل للقطاع الحكومي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20804CF1" w14:textId="77777777" w:rsidR="00F53D08" w:rsidRPr="00F53D08" w:rsidRDefault="00F53D08" w:rsidP="00F53D08">
      <w:pPr>
        <w:rPr>
          <w:rtl/>
        </w:rPr>
      </w:pPr>
    </w:p>
    <w:p w14:paraId="75146E13" w14:textId="77777777" w:rsidR="00F53D08" w:rsidRPr="00F53D08" w:rsidRDefault="00F53D08" w:rsidP="00F53D08">
      <w:pPr>
        <w:rPr>
          <w:rtl/>
        </w:rPr>
      </w:pPr>
    </w:p>
    <w:p w14:paraId="2BCFB568" w14:textId="77777777" w:rsidR="00F53D08" w:rsidRPr="00F53D08" w:rsidRDefault="00F53D08" w:rsidP="00F53D08">
      <w:pPr>
        <w:rPr>
          <w:rtl/>
        </w:rPr>
      </w:pPr>
    </w:p>
    <w:p w14:paraId="5A6F1CD7" w14:textId="77777777" w:rsidR="00F53D08" w:rsidRPr="00F53D08" w:rsidRDefault="00F53D08" w:rsidP="00F53D08">
      <w:pPr>
        <w:rPr>
          <w:rtl/>
        </w:rPr>
      </w:pPr>
    </w:p>
    <w:p w14:paraId="73B23793" w14:textId="77777777" w:rsidR="00F53D08" w:rsidRPr="00F53D08" w:rsidRDefault="00F53D08" w:rsidP="00F53D08">
      <w:pPr>
        <w:rPr>
          <w:rtl/>
        </w:rPr>
      </w:pPr>
    </w:p>
    <w:p w14:paraId="170AE995" w14:textId="77777777" w:rsidR="00F53D08" w:rsidRPr="00F53D08" w:rsidRDefault="00F53D08" w:rsidP="00F53D08">
      <w:pPr>
        <w:rPr>
          <w:rtl/>
        </w:rPr>
      </w:pPr>
    </w:p>
    <w:p w14:paraId="18AFB141" w14:textId="77777777" w:rsidR="00F53D08" w:rsidRPr="00F53D08" w:rsidRDefault="00F53D08" w:rsidP="00F53D08">
      <w:pPr>
        <w:rPr>
          <w:rtl/>
        </w:rPr>
      </w:pPr>
    </w:p>
    <w:p w14:paraId="272FBFF7" w14:textId="77777777" w:rsidR="00F53D08" w:rsidRPr="00F53D08" w:rsidRDefault="00F53D08" w:rsidP="00A657A0">
      <w:pPr>
        <w:tabs>
          <w:tab w:val="left" w:pos="3171"/>
        </w:tabs>
        <w:rPr>
          <w:rtl/>
        </w:rPr>
      </w:pPr>
    </w:p>
    <w:p w14:paraId="6DE426CB" w14:textId="77777777" w:rsidR="00F53D08" w:rsidRPr="00F53D08" w:rsidRDefault="00F53D08" w:rsidP="00F53D08">
      <w:pPr>
        <w:rPr>
          <w:rtl/>
        </w:rPr>
      </w:pPr>
    </w:p>
    <w:p w14:paraId="64B11F32" w14:textId="1A3F8766" w:rsidR="00786344" w:rsidRDefault="00862B94" w:rsidP="00786344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29837ECC" wp14:editId="54DCBD53">
            <wp:simplePos x="0" y="0"/>
            <wp:positionH relativeFrom="page">
              <wp:align>left</wp:align>
            </wp:positionH>
            <wp:positionV relativeFrom="paragraph">
              <wp:posOffset>2302510</wp:posOffset>
            </wp:positionV>
            <wp:extent cx="7555637" cy="4079875"/>
            <wp:effectExtent l="0" t="0" r="7620" b="0"/>
            <wp:wrapNone/>
            <wp:docPr id="1608691370" name="Picture 1" descr="A person holding a table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 descr="A person holding a table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5637" cy="407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tl/>
        </w:rPr>
        <w:t xml:space="preserve"> </w:t>
      </w:r>
      <w:r w:rsidR="00645631">
        <w:rPr>
          <w:rtl/>
        </w:rPr>
        <w:br w:type="page"/>
      </w:r>
    </w:p>
    <w:p w14:paraId="7A06BF44" w14:textId="77777777" w:rsidR="00E34879" w:rsidRDefault="00220D98" w:rsidP="00220D9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62D3A2CA" wp14:editId="6C18F878">
                <wp:extent cx="5633504" cy="593062"/>
                <wp:effectExtent l="0" t="0" r="5715" b="0"/>
                <wp:docPr id="2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B4B22B" w14:textId="77777777" w:rsidR="00220D98" w:rsidRDefault="00220D98" w:rsidP="00220D9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القبلي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group w14:anchorId="62D3A2CA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Bh41zuoCAAC/CQAADgAA&#10;AAAAAAAAAAAAAAAuAgAAZHJzL2Uyb0RvYy54bWxQSwECLQAUAAYACAAAACEATRNt9d0AAAAEAQAA&#10;DwAAAAAAAAAAAAAAAABEBQAAZHJzL2Rvd25yZXYueG1sUEsFBgAAAAAEAAQA8wAAAE4GAAAAAA==&#10;">
                <v:rect id="Rectangle 2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" fillcolor="#f2f2f2 [3052]" stroked="f" strokeweight="1pt"/>
                <v:rect id="Rectangle 25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41B4B22B" w14:textId="77777777" w:rsidR="00220D98" w:rsidRDefault="00220D98" w:rsidP="00220D9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القبلي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FE48870" w14:textId="77777777" w:rsidR="00E34879" w:rsidRDefault="00E34879" w:rsidP="00E34879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2D5330E4" w14:textId="7A10DF59" w:rsidR="00786344" w:rsidRDefault="00E10744" w:rsidP="00E3487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9" w:history="1">
        <w:r w:rsidR="00E34879" w:rsidRPr="00E10744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786344" w:rsidRPr="00E1074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786344" w:rsidRPr="00E10744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786344" w:rsidRPr="00E1074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786344" w14:paraId="161EF1D3" w14:textId="77777777" w:rsidTr="006B11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B876C93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50112AD" wp14:editId="65362CB8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30BAB107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55D23C3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131BA19" w14:textId="77777777"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A5E7FAF" wp14:editId="46554B8B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1FBB44C9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BBD04C9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D6D533B" w14:textId="5361D91D" w:rsidR="00786344" w:rsidRPr="00B71975" w:rsidRDefault="006B11C6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6B11C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يمكن أن يحل الذكاء الاصطناعي محل جميع الوظائف الحكومية في المستقبل القريب</w:t>
            </w:r>
            <w:r w:rsidR="00E34879"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7B90FBC0" w14:textId="77777777" w:rsidTr="006B11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C2FFB01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13FEDB6" wp14:editId="1C8F2D45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09BB8BF0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7BD168E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4C16FA1C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BC874DA" wp14:editId="14379F4C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4D99858E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885EAAD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488B4E8" w14:textId="481C8AFE" w:rsidR="00786344" w:rsidRPr="00B71975" w:rsidRDefault="006B11C6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</w:rPr>
              <w:t>يمكن للذكاء الاصطناعي تحسين كفاءة الخدمات الحكومية وتقليل الوقت اللازم لإنجاز المعاملات</w:t>
            </w:r>
            <w:r w:rsidR="00786344"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786344" w14:paraId="058D7784" w14:textId="77777777" w:rsidTr="006B11C6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0416DBEE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4E6E0C1" wp14:editId="18492428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4BC50039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7BFFF194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4E3BCD8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8FCD66B" wp14:editId="26BA9014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34E81027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FD06A88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0993C8DD" w14:textId="31E316E0" w:rsidR="00786344" w:rsidRPr="00B71975" w:rsidRDefault="006B11C6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</w:rPr>
              <w:t>لا توجد تحديات أخلاقية مرتبطة باستخدام الذكاء الاصطناعي في القطاع الحكومي</w:t>
            </w:r>
            <w:r w:rsidR="00045076"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6372D7A7" w14:textId="77777777" w:rsidTr="006B11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F2EC365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E36147F" wp14:editId="5BBD460B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4249F540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600AB542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5D88E54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7350225" wp14:editId="179FF95F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6A5D7770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FD8EED4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04F0B57" w14:textId="552E1EAA" w:rsidR="00786344" w:rsidRPr="00B71975" w:rsidRDefault="006B11C6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</w:rPr>
              <w:t>يمكن للذكاء الاصطناعي المساعدة في تحليل البيانات الضخمة لدعم عملية صنع القرار في القطاع الحكومي</w:t>
            </w:r>
            <w:r w:rsid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7B95AF22" w14:textId="77777777" w:rsidTr="006B11C6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7C813B5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F2E6044" wp14:editId="612FF7BA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74EC2FEC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61A8F220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95D9AA1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83F917C" wp14:editId="09BCFFA4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1EFCA078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0701E6A3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6EF9AE04" w14:textId="5C3B7044" w:rsidR="00786344" w:rsidRPr="00B71975" w:rsidRDefault="006B11C6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تطبيق الذكاء الاصطناعي في القطاع الحكومي لا يتطلب تغييرات في الأطر التنظيمية والقانونية</w:t>
            </w:r>
            <w:r w:rsidR="00045076"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5E4E26E4" w14:textId="77777777" w:rsidTr="006B11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86CA9E8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2A7F5E5" wp14:editId="70911852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14618AA7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3BBEFB2E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8B6DBA5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95F0298" wp14:editId="1CF33DFD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65566480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0A150ACF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644C4DB6" w14:textId="78796E4B" w:rsidR="00786344" w:rsidRPr="00B71975" w:rsidRDefault="006B11C6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للذكاء الاصطناعي تحسين التنبؤ بالاحتياجات المستقبلية للخدمات الحكومية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7963752D" w14:textId="77777777" w:rsidTr="006B11C6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736E89E" w14:textId="77777777" w:rsidR="00786344" w:rsidRPr="00220D98" w:rsidRDefault="00786344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A9DD24D" wp14:editId="5399A113">
                      <wp:extent cx="295275" cy="295275"/>
                      <wp:effectExtent l="9525" t="9525" r="9525" b="9525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49EDB474" id="Rectangle: Rounded Corners 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086F5E7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494662D" w14:textId="77777777"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7C52C38" wp14:editId="723E43C5">
                      <wp:extent cx="295275" cy="295275"/>
                      <wp:effectExtent l="9525" t="9525" r="9525" b="9525"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4C4F2753" id="Rectangle: Rounded Corners 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C209C38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A16024F" w14:textId="499D935E" w:rsidR="00786344" w:rsidRPr="002D5FBB" w:rsidRDefault="006B11C6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استخدام الذكاء الاصطناعي في القطاع الحكومي يضمن دائماً قرارات غير متحيزة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679F35AC" w14:textId="77777777" w:rsidTr="006B11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7932F70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9BADE31" wp14:editId="70EAE0EE">
                      <wp:extent cx="295275" cy="295275"/>
                      <wp:effectExtent l="9525" t="9525" r="9525" b="9525"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5CA55235" id="Rectangle: Rounded Corners 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48FD1B3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C6C9D29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DC3F036" wp14:editId="60E33B3B">
                      <wp:extent cx="295275" cy="295275"/>
                      <wp:effectExtent l="9525" t="9525" r="9525" b="9525"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21E09F4A" id="Rectangle: Rounded Corners 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DD625A1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4B6E7584" w14:textId="6A6BC5B5" w:rsidR="0049367F" w:rsidRPr="0049367F" w:rsidRDefault="006B11C6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للذكاء الاصطناعي المساعدة في تحسين التواصل بين الحكومة والمواطنين من خلال روبوتات المحادثة</w:t>
            </w:r>
            <w:r w:rsidR="0049367F"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168684FF" w14:textId="77777777" w:rsidTr="006B11C6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1DAF6D3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08642AC4" wp14:editId="05C95D00">
                      <wp:extent cx="295275" cy="295275"/>
                      <wp:effectExtent l="9525" t="9525" r="9525" b="9525"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6143A6E5" id="Rectangle: Rounded Corners 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83BF9B6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FE774AA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9017A88" wp14:editId="68C6695A">
                      <wp:extent cx="295275" cy="295275"/>
                      <wp:effectExtent l="9525" t="9525" r="9525" b="9525"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3858D8C4" id="Rectangle: Rounded Corners 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D73646B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1EE01B5D" w14:textId="2FD2069C" w:rsidR="0049367F" w:rsidRPr="0049367F" w:rsidRDefault="006B11C6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تطبيق الذكاء الاصطناعي في القطاع الحكومي لا يتطلب تدريب الموظفين على مهارات جديدة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0EDD4768" w14:textId="77777777" w:rsidTr="006B11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1A8E5AE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EC49982" wp14:editId="7741D4B5">
                      <wp:extent cx="295275" cy="295275"/>
                      <wp:effectExtent l="9525" t="9525" r="9525" b="9525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659E5989" id="Rectangle: Rounded Corners 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7802326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9D12199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38A24B5" wp14:editId="55AEFE75">
                      <wp:extent cx="295275" cy="295275"/>
                      <wp:effectExtent l="9525" t="9525" r="9525" b="9525"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2240F68E" id="Rectangle: Rounded Corners 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702DEA5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42447A4" w14:textId="7F48977A" w:rsidR="0049367F" w:rsidRPr="0049367F" w:rsidRDefault="006B11C6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للذكاء الاصطناعي المساعدة في تحسين الأمن السيبراني للبيانات الحكومية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79D18B1A" w14:textId="77777777" w:rsidR="0049367F" w:rsidRDefault="0049367F" w:rsidP="0049367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76D24EB1" w14:textId="77777777" w:rsidR="0049367F" w:rsidRDefault="0049367F" w:rsidP="0049367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7D21CC04" w14:textId="1E12827A" w:rsidR="00786344" w:rsidRPr="00E34879" w:rsidRDefault="00E10744" w:rsidP="00E3487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0" w:history="1">
        <w:r w:rsidR="00E34879" w:rsidRPr="00E10744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786344" w:rsidRPr="00E1074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786344" w14:paraId="59F4CB28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149CAF11" w14:textId="160BA96D" w:rsidR="00786344" w:rsidRPr="00220D98" w:rsidRDefault="00581339" w:rsidP="00C91B5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6B11C6"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أحد التحديات الرئيسية لتطبيق الذكاء الاصطناعي في القطاع الحكومي؟</w:t>
            </w:r>
          </w:p>
        </w:tc>
      </w:tr>
      <w:tr w:rsidR="00786344" w14:paraId="3C457AF7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F22AF46" w14:textId="0E4401B2" w:rsidR="00786344" w:rsidRPr="003F7E5B" w:rsidRDefault="006B11C6" w:rsidP="00C91B5F">
            <w:pPr>
              <w:jc w:val="center"/>
              <w:rPr>
                <w:rFonts w:ascii="Sakkal Majalla" w:hAnsi="Sakkal Majalla"/>
                <w:sz w:val="34"/>
              </w:rPr>
            </w:pPr>
            <w:r w:rsidRPr="006B11C6">
              <w:rPr>
                <w:rFonts w:ascii="Sakkal Majalla" w:hAnsi="Sakkal Majalla"/>
                <w:sz w:val="34"/>
                <w:rtl/>
              </w:rPr>
              <w:t>زيادة الإنتاجية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0AADFEF" w14:textId="6DCFFFA1" w:rsidR="00786344" w:rsidRPr="003F7E5B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تحسين الخدمات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65D7C97" w14:textId="5F5CC3B9" w:rsidR="00786344" w:rsidRPr="00E34879" w:rsidRDefault="006B11C6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حماية خصوصية البيانات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B815923" w14:textId="2538F974" w:rsidR="00786344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تقليل التكاليف</w:t>
            </w:r>
          </w:p>
        </w:tc>
      </w:tr>
      <w:tr w:rsidR="00786344" w14:paraId="086771CC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508B3B1C" w14:textId="5EFE3E8C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6B11C6"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يعتبر من فوائد استخدام الذكاء الاصطناعي في صنع القرار الحكومي؟</w:t>
            </w:r>
          </w:p>
        </w:tc>
      </w:tr>
      <w:tr w:rsidR="00786344" w14:paraId="3966E54A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38563AC" w14:textId="288B69BF" w:rsidR="00786344" w:rsidRPr="003F7E5B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إلغاء الحاجة لصناع القرار البشريين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F4D78AE" w14:textId="776E7BD4" w:rsidR="00786344" w:rsidRPr="003F7E5B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تحليل كميات كبيرة من البيانات بسرعة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A1B71B8" w14:textId="0A223575" w:rsidR="00786344" w:rsidRDefault="006B11C6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ضمان قرارات خالية من الأخطاء دائماً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9E676C3" w14:textId="3535F04F" w:rsidR="00786344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تجاهل العوامل الإنسانية في صنع القرار</w:t>
            </w:r>
          </w:p>
        </w:tc>
      </w:tr>
      <w:tr w:rsidR="00786344" w14:paraId="655B1C1C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B77288A" w14:textId="7F49C263" w:rsidR="00786344" w:rsidRPr="00220D98" w:rsidRDefault="00581339" w:rsidP="00C91B5F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6B11C6"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إحدى الطرق التي يمكن بها للذكاء الاصطناعي تحسين الخدمات الحكومية؟</w:t>
            </w:r>
          </w:p>
        </w:tc>
      </w:tr>
      <w:tr w:rsidR="00786344" w14:paraId="659F5B42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352402D" w14:textId="11F64F1D" w:rsidR="00786344" w:rsidRPr="003F7E5B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استبدال جميع الموظفين الحكوميين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574EEAB" w14:textId="0E1D82FC" w:rsidR="00786344" w:rsidRPr="003F7E5B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إلغاء الحاجة للتفاعل البشري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1F4D462" w14:textId="181E3AD4" w:rsidR="00786344" w:rsidRDefault="006B11C6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أتمتة المهام الروتينية وتسريع المعاملات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884B1A2" w14:textId="65597F85" w:rsidR="00786344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البيروقراطية</w:t>
            </w:r>
          </w:p>
        </w:tc>
      </w:tr>
      <w:tr w:rsidR="00786344" w14:paraId="286298BF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D7CD0CA" w14:textId="58547DEE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6B11C6"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التحدي الأخلاقي الرئيسي لاستخدام الذكاء الاصطناعي في القطاع الحكومي؟</w:t>
            </w:r>
          </w:p>
        </w:tc>
      </w:tr>
      <w:tr w:rsidR="00786344" w14:paraId="734DA0EA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98A962D" w14:textId="4DE3DDD6" w:rsidR="00786344" w:rsidRPr="003F7E5B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الشفافية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4B01E6F" w14:textId="2E2BCF44" w:rsidR="00786344" w:rsidRPr="003F7E5B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تحسين الكفاءة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38C32E1" w14:textId="3195DDC7" w:rsidR="00786344" w:rsidRPr="00A33EA3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التحيز المحتمل في الخوارزميات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488E888" w14:textId="04659AED" w:rsidR="00786344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تقليل تكاليف التشغيل</w:t>
            </w:r>
          </w:p>
        </w:tc>
      </w:tr>
      <w:tr w:rsidR="00786344" w14:paraId="5382E931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4232659" w14:textId="05E1052C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6B11C6"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للذكاء الاصطناعي أن يؤثر على الوظائف الحكومية في المستقبل؟</w:t>
            </w:r>
          </w:p>
        </w:tc>
      </w:tr>
      <w:tr w:rsidR="00786344" w14:paraId="1E5865F0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038D3DE" w14:textId="4B47D134" w:rsidR="00786344" w:rsidRPr="003F7E5B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إلغاء جميع الوظائف الحكومية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F24C808" w14:textId="1D243C05" w:rsidR="00786344" w:rsidRPr="003F7E5B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خلق وظائف جديدة وتغيير طبيعة الوظائف الحالية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11AD9AF" w14:textId="01E8256B" w:rsidR="00786344" w:rsidRPr="00A33EA3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عدم التأثير على الوظائف الحكومية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E1DF54D" w14:textId="6E57E764" w:rsidR="00786344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عدد الموظفين الحكوميين بشكل كبير</w:t>
            </w:r>
          </w:p>
        </w:tc>
      </w:tr>
      <w:tr w:rsidR="00786344" w14:paraId="28F9788C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04B6F4B" w14:textId="3841F1F3"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6B11C6"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أحد التطبيقات الواعدة للذكاء الاصطناعي في مجال الأمن الوطني؟</w:t>
            </w:r>
          </w:p>
        </w:tc>
      </w:tr>
      <w:tr w:rsidR="00786344" w14:paraId="3C37C451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59266B5" w14:textId="0BE49936" w:rsidR="00786344" w:rsidRPr="003F7E5B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استبدال جميع قوات الأمن البشرية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C7AEB0B" w14:textId="4FFB02E3" w:rsidR="00786344" w:rsidRPr="003F7E5B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تحليل البيانات لتوقع التهديدات المحتملة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297F529" w14:textId="0A559691" w:rsidR="00786344" w:rsidRPr="00A33EA3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إلغاء الحاجة للمراقبة الأمنية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AA522E0" w14:textId="00EDA36F" w:rsidR="00786344" w:rsidRPr="00A33EA3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النفقات الأمنية بشكل كبير</w:t>
            </w:r>
          </w:p>
        </w:tc>
      </w:tr>
      <w:tr w:rsidR="00786344" w14:paraId="55F4095E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2732234" w14:textId="521A9FF8"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6B11C6"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الدور المتوقع للذكاء الاصطناعي في تحسين التخطيط الحضري؟</w:t>
            </w:r>
          </w:p>
        </w:tc>
      </w:tr>
      <w:tr w:rsidR="00786344" w14:paraId="662338D7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E184B3F" w14:textId="766D938C" w:rsidR="00786344" w:rsidRPr="003F7E5B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إلغاء الحاجة للمخططين الحضريين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50B592C" w14:textId="51C5908C" w:rsidR="00786344" w:rsidRPr="003F7E5B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تكاليف التخطيط الحضري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F68CA0C" w14:textId="102C1740" w:rsidR="00786344" w:rsidRPr="009C13B5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تحليل البيانات لتحسين تصميم المدن وإدارة الموارد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21BF8C3" w14:textId="00EB382A" w:rsidR="00786344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تقليل مشاركة المواطنين في عملية التخطيط</w:t>
            </w:r>
          </w:p>
        </w:tc>
      </w:tr>
      <w:tr w:rsidR="00DC7EB7" w14:paraId="25C1B2D4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0486E70" w14:textId="6247055E" w:rsidR="00DC7EB7" w:rsidRPr="00220D98" w:rsidRDefault="00DC7EB7" w:rsidP="00DC7EB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6B11C6"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إحدى الطرق التي يمكن بها للذكاء الاصطناعي تحسين إدارة الموارد البشرية في القطاع الحكومي؟</w:t>
            </w:r>
          </w:p>
        </w:tc>
      </w:tr>
      <w:tr w:rsidR="00DC7EB7" w14:paraId="41D2B8E2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2F63779" w14:textId="2E470391" w:rsidR="00DC7EB7" w:rsidRPr="003F7E5B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lastRenderedPageBreak/>
              <w:t>استبدال جميع موظفي الموارد البشرية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ABAE93D" w14:textId="35595AAA" w:rsidR="00DC7EB7" w:rsidRPr="003F7E5B" w:rsidRDefault="006B11C6" w:rsidP="00E34879">
            <w:pPr>
              <w:jc w:val="center"/>
              <w:rPr>
                <w:sz w:val="34"/>
                <w:rtl/>
              </w:rPr>
            </w:pPr>
            <w:r w:rsidRPr="006B11C6">
              <w:rPr>
                <w:sz w:val="34"/>
                <w:rtl/>
              </w:rPr>
              <w:t>إلغاء الحاجة للتدريب والتطوير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F927931" w14:textId="07221FC4" w:rsidR="00DC7EB7" w:rsidRPr="00E34879" w:rsidRDefault="006B11C6" w:rsidP="00E34879">
            <w:pPr>
              <w:jc w:val="center"/>
              <w:rPr>
                <w:sz w:val="34"/>
                <w:rtl/>
              </w:rPr>
            </w:pPr>
            <w:r w:rsidRPr="006B11C6">
              <w:rPr>
                <w:sz w:val="34"/>
                <w:rtl/>
              </w:rPr>
              <w:t>تحليل أداء الموظفين وتحديد احتياجات التدريب بدقة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14010D5" w14:textId="45BDE0F7" w:rsidR="00DC7EB7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التكاليف الإدارية</w:t>
            </w:r>
          </w:p>
        </w:tc>
      </w:tr>
      <w:tr w:rsidR="00DC7EB7" w14:paraId="740DD1AB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C0B9988" w14:textId="2B42F25A" w:rsidR="00DC7EB7" w:rsidRPr="00220D98" w:rsidRDefault="00DC7EB7" w:rsidP="00DC7EB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6B11C6"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أحد التحديات الرئيسية في تنفيذ مشاريع الذكاء الاصطناعي في القطاع الحكومي؟</w:t>
            </w:r>
          </w:p>
        </w:tc>
      </w:tr>
      <w:tr w:rsidR="00DC7EB7" w14:paraId="5FC94AC1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131701A" w14:textId="34C4D47E" w:rsidR="00DC7EB7" w:rsidRPr="003F7E5B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عدم وجود تطبيقات مفيدة للذكاء الاصطناعي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0A66D55" w14:textId="7BA81249" w:rsidR="00DC7EB7" w:rsidRPr="003F7E5B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مقاومة التغيير وضعف الثقافة الرقمية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BBD588E" w14:textId="62CDBF18" w:rsidR="00DC7EB7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الإنتاجية بشكل مفرط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9FB1108" w14:textId="0713121C" w:rsidR="00DC7EB7" w:rsidRDefault="006B11C6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انخفاض تكاليف التنفيذ</w:t>
            </w:r>
          </w:p>
        </w:tc>
      </w:tr>
      <w:tr w:rsidR="00DC7EB7" w14:paraId="3365CC05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845A8B4" w14:textId="2A01F2F6" w:rsidR="00DC7EB7" w:rsidRPr="00220D98" w:rsidRDefault="00DC7EB7" w:rsidP="00DC7EB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6B11C6"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للذكاء الاصطناعي المساعدة في تحسين الخدمات الصحية الحكومية؟</w:t>
            </w:r>
          </w:p>
        </w:tc>
      </w:tr>
      <w:tr w:rsidR="00DC7EB7" w14:paraId="53AA309E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350B25B" w14:textId="48D75063" w:rsidR="00DC7EB7" w:rsidRPr="003F7E5B" w:rsidRDefault="006B11C6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6B11C6">
              <w:rPr>
                <w:rFonts w:ascii="Sakkal Majalla" w:hAnsi="Sakkal Majalla"/>
                <w:sz w:val="34"/>
                <w:rtl/>
              </w:rPr>
              <w:t>استبدال جميع الأطباء والممرضين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9D74565" w14:textId="6DB523E2" w:rsidR="00DC7EB7" w:rsidRPr="003F7E5B" w:rsidRDefault="006B11C6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6B11C6">
              <w:rPr>
                <w:rFonts w:ascii="Sakkal Majalla" w:hAnsi="Sakkal Majalla"/>
                <w:sz w:val="34"/>
                <w:rtl/>
              </w:rPr>
              <w:t>إلغاء الحاجة للرعاية الصحية الوقائية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28E0297" w14:textId="4479985D" w:rsidR="00DC7EB7" w:rsidRPr="00DC7EB7" w:rsidRDefault="006B11C6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6B11C6">
              <w:rPr>
                <w:rFonts w:ascii="Sakkal Majalla" w:hAnsi="Sakkal Majalla"/>
                <w:sz w:val="34"/>
                <w:rtl/>
              </w:rPr>
              <w:t>تحليل البيانات الصحية لتحسين التشخيص والعلاج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D063EF5" w14:textId="0AE2B355" w:rsidR="00DC7EB7" w:rsidRPr="00DC7EB7" w:rsidRDefault="006B11C6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6B11C6">
              <w:rPr>
                <w:rFonts w:ascii="Sakkal Majalla" w:hAnsi="Sakkal Majalla"/>
                <w:sz w:val="34"/>
                <w:rtl/>
              </w:rPr>
              <w:t>زيادة تكاليف الرعاية الصحية</w:t>
            </w:r>
          </w:p>
        </w:tc>
      </w:tr>
    </w:tbl>
    <w:p w14:paraId="431801A7" w14:textId="0F2369D1" w:rsidR="006B11C6" w:rsidRDefault="006B11C6" w:rsidP="00645631">
      <w:pPr>
        <w:bidi w:val="0"/>
        <w:spacing w:after="160" w:line="259" w:lineRule="auto"/>
        <w:jc w:val="left"/>
      </w:pPr>
    </w:p>
    <w:p w14:paraId="5C9F2947" w14:textId="77777777" w:rsidR="006B11C6" w:rsidRDefault="006B11C6">
      <w:pPr>
        <w:bidi w:val="0"/>
        <w:spacing w:after="160" w:line="259" w:lineRule="auto"/>
        <w:jc w:val="left"/>
      </w:pPr>
      <w:r>
        <w:br w:type="page"/>
      </w:r>
    </w:p>
    <w:p w14:paraId="7ACD7DEE" w14:textId="77777777" w:rsidR="006B11C6" w:rsidRDefault="006B11C6" w:rsidP="006B11C6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779C73B0" wp14:editId="480F2890">
                <wp:extent cx="5633504" cy="593062"/>
                <wp:effectExtent l="0" t="0" r="5715" b="0"/>
                <wp:docPr id="51890944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040037019" name="Rectangle 2040037019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705272608" name="Rectangle 705272608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856036054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62EC1CB" w14:textId="2D2EF741" w:rsidR="006B11C6" w:rsidRDefault="006B11C6" w:rsidP="006B11C6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البعدي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group w14:anchorId="779C73B0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">
                <v:rect id="Rectangle 2040037019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" fillcolor="#f2f2f2" stroked="f" strokeweight="1pt"/>
                <v:rect id="Rectangle 705272608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" filled="f" stroked="f">
                  <v:textbox>
                    <w:txbxContent>
                      <w:p w14:paraId="762EC1CB" w14:textId="2D2EF741" w:rsidR="006B11C6" w:rsidRDefault="006B11C6" w:rsidP="006B11C6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 xml:space="preserve">التقويم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البعدي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86516F6" w14:textId="77777777" w:rsidR="006B11C6" w:rsidRDefault="006B11C6" w:rsidP="006B11C6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192EACD1" w14:textId="2BF62F5D" w:rsidR="006B11C6" w:rsidRDefault="00E10744" w:rsidP="006B11C6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1" w:history="1">
        <w:r w:rsidR="006B11C6" w:rsidRPr="00E10744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6B11C6" w:rsidRPr="00E1074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6B11C6" w:rsidRPr="00E10744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6B11C6" w:rsidRPr="00E1074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6B11C6" w14:paraId="1C12B920" w14:textId="77777777" w:rsidTr="004620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EA89269" w14:textId="77777777" w:rsidR="006B11C6" w:rsidRPr="00220D98" w:rsidRDefault="006B11C6" w:rsidP="0046209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893FF72" wp14:editId="30BB77CE">
                      <wp:extent cx="295275" cy="295275"/>
                      <wp:effectExtent l="9525" t="9525" r="9525" b="9525"/>
                      <wp:docPr id="980821329" name="Rectangle: Rounded Corners 9808213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512260FE" id="Rectangle: Rounded Corners 9808213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405A0BC" w14:textId="77777777" w:rsidR="006B11C6" w:rsidRPr="00220D98" w:rsidRDefault="006B11C6" w:rsidP="0046209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6F416ED" w14:textId="77777777" w:rsidR="006B11C6" w:rsidRPr="00045076" w:rsidRDefault="006B11C6" w:rsidP="0046209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2EFE6F0" wp14:editId="687B5B81">
                      <wp:extent cx="295275" cy="295275"/>
                      <wp:effectExtent l="9525" t="9525" r="9525" b="9525"/>
                      <wp:docPr id="1129823141" name="Rectangle: Rounded Corners 1129823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7DF3503D" id="Rectangle: Rounded Corners 112982314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D2058A4" w14:textId="77777777" w:rsidR="006B11C6" w:rsidRPr="00220D98" w:rsidRDefault="006B11C6" w:rsidP="0046209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CF55D8C" w14:textId="77777777" w:rsidR="006B11C6" w:rsidRPr="00B71975" w:rsidRDefault="006B11C6" w:rsidP="004620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6B11C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يمكن أن يحل الذكاء الاصطناعي محل جميع الوظائف الحكومية في المستقبل القريب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B11C6" w14:paraId="4A1F23ED" w14:textId="77777777" w:rsidTr="00462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554BE72" w14:textId="77777777" w:rsidR="006B11C6" w:rsidRPr="00220D98" w:rsidRDefault="006B11C6" w:rsidP="0046209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F72474B" wp14:editId="3E25E382">
                      <wp:extent cx="295275" cy="295275"/>
                      <wp:effectExtent l="9525" t="9525" r="9525" b="9525"/>
                      <wp:docPr id="665951958" name="Rectangle: Rounded Corners 6659519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290D4F3A" id="Rectangle: Rounded Corners 66595195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6F1AC945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1A83C32" w14:textId="77777777" w:rsidR="006B11C6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E95D535" wp14:editId="65212A11">
                      <wp:extent cx="295275" cy="295275"/>
                      <wp:effectExtent l="9525" t="9525" r="9525" b="9525"/>
                      <wp:docPr id="659210032" name="Rectangle: Rounded Corners 6592100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4ED609BF" id="Rectangle: Rounded Corners 6592100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E1A4C2A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1E8C6CB" w14:textId="77777777" w:rsidR="006B11C6" w:rsidRPr="00B71975" w:rsidRDefault="006B11C6" w:rsidP="004620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</w:rPr>
              <w:t>يمكن للذكاء الاصطناعي تحسين كفاءة الخدمات الحكومية وتقليل الوقت اللازم لإنجاز المعاملات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6B11C6" w14:paraId="0A0C7B82" w14:textId="77777777" w:rsidTr="0046209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7B20E32" w14:textId="77777777" w:rsidR="006B11C6" w:rsidRPr="00220D98" w:rsidRDefault="006B11C6" w:rsidP="0046209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457C9E2" wp14:editId="76E8B8AB">
                      <wp:extent cx="295275" cy="295275"/>
                      <wp:effectExtent l="9525" t="9525" r="9525" b="9525"/>
                      <wp:docPr id="584311825" name="Rectangle: Rounded Corners 5843118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0C08EAB3" id="Rectangle: Rounded Corners 58431182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74D7587F" w14:textId="77777777" w:rsidR="006B11C6" w:rsidRPr="00220D98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46AF328" w14:textId="77777777" w:rsidR="006B11C6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9016298" wp14:editId="25303F68">
                      <wp:extent cx="295275" cy="295275"/>
                      <wp:effectExtent l="9525" t="9525" r="9525" b="9525"/>
                      <wp:docPr id="2110058834" name="Rectangle: Rounded Corners 21100588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13BB04DC" id="Rectangle: Rounded Corners 21100588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5FEF21E" w14:textId="77777777" w:rsidR="006B11C6" w:rsidRPr="00220D98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709B1F4B" w14:textId="77777777" w:rsidR="006B11C6" w:rsidRPr="00B71975" w:rsidRDefault="006B11C6" w:rsidP="004620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</w:rPr>
              <w:t>لا توجد تحديات أخلاقية مرتبطة باستخدام الذكاء الاصطناعي في القطاع الحكومي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6B11C6" w14:paraId="3C34BC30" w14:textId="77777777" w:rsidTr="00462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BEAD610" w14:textId="77777777" w:rsidR="006B11C6" w:rsidRPr="00220D98" w:rsidRDefault="006B11C6" w:rsidP="0046209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6FD389F" wp14:editId="7B71FC4E">
                      <wp:extent cx="295275" cy="295275"/>
                      <wp:effectExtent l="9525" t="9525" r="9525" b="9525"/>
                      <wp:docPr id="1708070359" name="Rectangle: Rounded Corners 1708070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31FA7094" id="Rectangle: Rounded Corners 170807035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B22E142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428525B" w14:textId="77777777" w:rsidR="006B11C6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EE946A7" wp14:editId="36485A7F">
                      <wp:extent cx="295275" cy="295275"/>
                      <wp:effectExtent l="9525" t="9525" r="9525" b="9525"/>
                      <wp:docPr id="1390278490" name="Rectangle: Rounded Corners 1390278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60DC2B69" id="Rectangle: Rounded Corners 139027849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9EC3B6F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6B0EB04" w14:textId="77777777" w:rsidR="006B11C6" w:rsidRPr="00B71975" w:rsidRDefault="006B11C6" w:rsidP="004620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</w:rPr>
              <w:t>يمكن للذكاء الاصطناعي المساعدة في تحليل البيانات الضخمة لدعم عملية صنع القرار في القطاع الحكومي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6B11C6" w14:paraId="27E61402" w14:textId="77777777" w:rsidTr="0046209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E245F12" w14:textId="77777777" w:rsidR="006B11C6" w:rsidRPr="00220D98" w:rsidRDefault="006B11C6" w:rsidP="0046209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0C48E36" wp14:editId="5F905973">
                      <wp:extent cx="295275" cy="295275"/>
                      <wp:effectExtent l="9525" t="9525" r="9525" b="9525"/>
                      <wp:docPr id="118090560" name="Rectangle: Rounded Corners 1180905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70345EBF" id="Rectangle: Rounded Corners 11809056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64600303" w14:textId="77777777" w:rsidR="006B11C6" w:rsidRPr="00220D98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2608340" w14:textId="77777777" w:rsidR="006B11C6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FC47495" wp14:editId="6EB94FDE">
                      <wp:extent cx="295275" cy="295275"/>
                      <wp:effectExtent l="9525" t="9525" r="9525" b="9525"/>
                      <wp:docPr id="2001523321" name="Rectangle: Rounded Corners 2001523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3AEBE857" id="Rectangle: Rounded Corners 200152332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B97FD13" w14:textId="77777777" w:rsidR="006B11C6" w:rsidRPr="00220D98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70D49F09" w14:textId="77777777" w:rsidR="006B11C6" w:rsidRPr="00B71975" w:rsidRDefault="006B11C6" w:rsidP="004620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تطبيق الذكاء الاصطناعي في القطاع الحكومي لا يتطلب تغييرات في الأطر التنظيمية والقانونية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B11C6" w14:paraId="6A381E2E" w14:textId="77777777" w:rsidTr="00462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09A4E65" w14:textId="77777777" w:rsidR="006B11C6" w:rsidRPr="00220D98" w:rsidRDefault="006B11C6" w:rsidP="0046209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639EC63" wp14:editId="072E6BCF">
                      <wp:extent cx="295275" cy="295275"/>
                      <wp:effectExtent l="9525" t="9525" r="9525" b="9525"/>
                      <wp:docPr id="681275726" name="Rectangle: Rounded Corners 6812757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530BC1D0" id="Rectangle: Rounded Corners 68127572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7ABE3EF9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F82BED4" w14:textId="77777777" w:rsidR="006B11C6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AEA8F83" wp14:editId="3390479E">
                      <wp:extent cx="295275" cy="295275"/>
                      <wp:effectExtent l="9525" t="9525" r="9525" b="9525"/>
                      <wp:docPr id="454599436" name="Rectangle: Rounded Corners 4545994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3133D33D" id="Rectangle: Rounded Corners 4545994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05DFCC45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75AC3347" w14:textId="77777777" w:rsidR="006B11C6" w:rsidRPr="00B71975" w:rsidRDefault="006B11C6" w:rsidP="004620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للذكاء الاصطناعي تحسين التنبؤ بالاحتياجات المستقبلية للخدمات الحكومية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B11C6" w14:paraId="01DD10BD" w14:textId="77777777" w:rsidTr="0046209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5EAC06D" w14:textId="77777777" w:rsidR="006B11C6" w:rsidRPr="00220D98" w:rsidRDefault="006B11C6" w:rsidP="0046209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11846A0" wp14:editId="5B5A33E0">
                      <wp:extent cx="295275" cy="295275"/>
                      <wp:effectExtent l="9525" t="9525" r="9525" b="9525"/>
                      <wp:docPr id="1345375779" name="Rectangle: Rounded Corners 13453757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65519FD9" id="Rectangle: Rounded Corners 134537577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9E4D6CA" w14:textId="77777777" w:rsidR="006B11C6" w:rsidRPr="00220D98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B10B7E7" w14:textId="77777777" w:rsidR="006B11C6" w:rsidRPr="0049367F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E850AB8" wp14:editId="40F8EF5D">
                      <wp:extent cx="295275" cy="295275"/>
                      <wp:effectExtent l="9525" t="9525" r="9525" b="9525"/>
                      <wp:docPr id="1742710668" name="Rectangle: Rounded Corners 17427106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3F4B0330" id="Rectangle: Rounded Corners 174271066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B6C25C8" w14:textId="77777777" w:rsidR="006B11C6" w:rsidRPr="00220D98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EF25615" w14:textId="77777777" w:rsidR="006B11C6" w:rsidRPr="002D5FBB" w:rsidRDefault="006B11C6" w:rsidP="0046209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استخدام الذكاء الاصطناعي في القطاع الحكومي يضمن دائماً قرارات غير متحيزة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B11C6" w14:paraId="18D79B01" w14:textId="77777777" w:rsidTr="00462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8D7E37A" w14:textId="77777777" w:rsidR="006B11C6" w:rsidRPr="00220D98" w:rsidRDefault="006B11C6" w:rsidP="0046209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903974E" wp14:editId="09D060FC">
                      <wp:extent cx="295275" cy="295275"/>
                      <wp:effectExtent l="9525" t="9525" r="9525" b="9525"/>
                      <wp:docPr id="691670094" name="Rectangle: Rounded Corners 6916700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753933D6" id="Rectangle: Rounded Corners 69167009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D3E775F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0763CE5" w14:textId="77777777" w:rsidR="006B11C6" w:rsidRPr="0049367F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A254844" wp14:editId="23520C55">
                      <wp:extent cx="295275" cy="295275"/>
                      <wp:effectExtent l="9525" t="9525" r="9525" b="9525"/>
                      <wp:docPr id="268010896" name="Rectangle: Rounded Corners 2680108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129D48FF" id="Rectangle: Rounded Corners 26801089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30AFEAC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7D8F263" w14:textId="77777777" w:rsidR="006B11C6" w:rsidRPr="0049367F" w:rsidRDefault="006B11C6" w:rsidP="0046209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للذكاء الاصطناعي المساعدة في تحسين التواصل بين الحكومة والمواطنين من خلال روبوتات المحادثة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B11C6" w14:paraId="072A6FD7" w14:textId="77777777" w:rsidTr="0046209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2624371" w14:textId="77777777" w:rsidR="006B11C6" w:rsidRPr="00220D98" w:rsidRDefault="006B11C6" w:rsidP="0046209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1DAFD220" wp14:editId="7D1CE6C5">
                      <wp:extent cx="295275" cy="295275"/>
                      <wp:effectExtent l="9525" t="9525" r="9525" b="9525"/>
                      <wp:docPr id="1044182495" name="Rectangle: Rounded Corners 1044182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40B81D38" id="Rectangle: Rounded Corners 104418249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EC203DE" w14:textId="77777777" w:rsidR="006B11C6" w:rsidRPr="00220D98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41B2FDE" w14:textId="77777777" w:rsidR="006B11C6" w:rsidRPr="0049367F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8CE08E7" wp14:editId="73387123">
                      <wp:extent cx="295275" cy="295275"/>
                      <wp:effectExtent l="9525" t="9525" r="9525" b="9525"/>
                      <wp:docPr id="841086664" name="Rectangle: Rounded Corners 8410866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1A3735A1" id="Rectangle: Rounded Corners 84108666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20837C9" w14:textId="77777777" w:rsidR="006B11C6" w:rsidRPr="00220D98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1050CF39" w14:textId="77777777" w:rsidR="006B11C6" w:rsidRPr="0049367F" w:rsidRDefault="006B11C6" w:rsidP="0046209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تطبيق الذكاء الاصطناعي في القطاع الحكومي لا يتطلب تدريب الموظفين على مهارات جديدة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B11C6" w14:paraId="05F6FBC5" w14:textId="77777777" w:rsidTr="00462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2114315" w14:textId="77777777" w:rsidR="006B11C6" w:rsidRPr="00220D98" w:rsidRDefault="006B11C6" w:rsidP="0046209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7594925" wp14:editId="1757ECFB">
                      <wp:extent cx="295275" cy="295275"/>
                      <wp:effectExtent l="9525" t="9525" r="9525" b="9525"/>
                      <wp:docPr id="1903817960" name="Rectangle: Rounded Corners 19038179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793F3A09" id="Rectangle: Rounded Corners 190381796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B47240A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33E824E" w14:textId="77777777" w:rsidR="006B11C6" w:rsidRPr="0049367F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32B192D" wp14:editId="47718B78">
                      <wp:extent cx="295275" cy="295275"/>
                      <wp:effectExtent l="9525" t="9525" r="9525" b="9525"/>
                      <wp:docPr id="1048922642" name="Rectangle: Rounded Corners 10489226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6BA17BD1" id="Rectangle: Rounded Corners 104892264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019BFAE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6DB4BC7" w14:textId="77777777" w:rsidR="006B11C6" w:rsidRPr="0049367F" w:rsidRDefault="006B11C6" w:rsidP="0046209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للذكاء الاصطناعي المساعدة في تحسين الأمن السيبراني للبيانات الحكومية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6F256C4F" w14:textId="77777777" w:rsidR="006B11C6" w:rsidRDefault="006B11C6" w:rsidP="006B11C6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09B9184D" w14:textId="77777777" w:rsidR="006B11C6" w:rsidRDefault="006B11C6" w:rsidP="006B11C6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1CE5F05B" w14:textId="2AB60148" w:rsidR="006B11C6" w:rsidRPr="00E34879" w:rsidRDefault="00E10744" w:rsidP="006B11C6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2" w:history="1">
        <w:r w:rsidR="006B11C6" w:rsidRPr="00E10744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6B11C6" w:rsidRPr="00E1074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6B11C6" w14:paraId="61B10A9A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C42973E" w14:textId="77777777" w:rsidR="006B11C6" w:rsidRPr="00220D98" w:rsidRDefault="006B11C6" w:rsidP="00462090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أحد التحديات الرئيسية لتطبيق الذكاء الاصطناعي في القطاع الحكومي؟</w:t>
            </w:r>
          </w:p>
        </w:tc>
      </w:tr>
      <w:tr w:rsidR="006B11C6" w14:paraId="63E1DE11" w14:textId="77777777" w:rsidTr="0046209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FF0910E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</w:rPr>
            </w:pPr>
            <w:r w:rsidRPr="006B11C6">
              <w:rPr>
                <w:rFonts w:ascii="Sakkal Majalla" w:hAnsi="Sakkal Majalla"/>
                <w:sz w:val="34"/>
                <w:rtl/>
              </w:rPr>
              <w:t>زيادة الإنتاجية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AF9C17F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تحسين الخدمات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A80DED5" w14:textId="77777777" w:rsidR="006B11C6" w:rsidRPr="00E34879" w:rsidRDefault="006B11C6" w:rsidP="0046209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حماية خصوصية البيانات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CF165F9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تقليل التكاليف</w:t>
            </w:r>
          </w:p>
        </w:tc>
      </w:tr>
      <w:tr w:rsidR="006B11C6" w14:paraId="0AF22581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6B111F7E" w14:textId="77777777" w:rsidR="006B11C6" w:rsidRPr="00220D98" w:rsidRDefault="006B11C6" w:rsidP="0046209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يعتبر من فوائد استخدام الذكاء الاصطناعي في صنع القرار الحكومي؟</w:t>
            </w:r>
          </w:p>
        </w:tc>
      </w:tr>
      <w:tr w:rsidR="006B11C6" w14:paraId="76A94B88" w14:textId="77777777" w:rsidTr="0046209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6957BBE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إلغاء الحاجة لصناع القرار البشريين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FB8CC24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تحليل كميات كبيرة من البيانات بسرعة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F7C49AF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ضمان قرارات خالية من الأخطاء دائماً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E2398CA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تجاهل العوامل الإنسانية في صنع القرار</w:t>
            </w:r>
          </w:p>
        </w:tc>
      </w:tr>
      <w:tr w:rsidR="006B11C6" w14:paraId="03CD96D7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57C38B8D" w14:textId="77777777" w:rsidR="006B11C6" w:rsidRPr="00220D98" w:rsidRDefault="006B11C6" w:rsidP="00462090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إحدى الطرق التي يمكن بها للذكاء الاصطناعي تحسين الخدمات الحكومية؟</w:t>
            </w:r>
          </w:p>
        </w:tc>
      </w:tr>
      <w:tr w:rsidR="006B11C6" w14:paraId="6A35DE1A" w14:textId="77777777" w:rsidTr="0046209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12057D4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استبدال جميع الموظفين الحكوميين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0D60973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إلغاء الحاجة للتفاعل البشري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E356BC7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أتمتة المهام الروتينية وتسريع المعاملات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2747EEC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البيروقراطية</w:t>
            </w:r>
          </w:p>
        </w:tc>
      </w:tr>
      <w:tr w:rsidR="006B11C6" w14:paraId="3A957237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F967864" w14:textId="77777777" w:rsidR="006B11C6" w:rsidRPr="00220D98" w:rsidRDefault="006B11C6" w:rsidP="0046209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التحدي الأخلاقي الرئيسي لاستخدام الذكاء الاصطناعي في القطاع الحكومي؟</w:t>
            </w:r>
          </w:p>
        </w:tc>
      </w:tr>
      <w:tr w:rsidR="006B11C6" w14:paraId="686C6380" w14:textId="77777777" w:rsidTr="0046209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24B7250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الشفافية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36D21BB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تحسين الكفاءة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CB3E564" w14:textId="77777777" w:rsidR="006B11C6" w:rsidRPr="00A33EA3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التحيز المحتمل في الخوارزميات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C73FAE1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تقليل تكاليف التشغيل</w:t>
            </w:r>
          </w:p>
        </w:tc>
      </w:tr>
      <w:tr w:rsidR="006B11C6" w14:paraId="19989630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1321692" w14:textId="77777777" w:rsidR="006B11C6" w:rsidRPr="00220D98" w:rsidRDefault="006B11C6" w:rsidP="0046209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للذكاء الاصطناعي أن يؤثر على الوظائف الحكومية في المستقبل؟</w:t>
            </w:r>
          </w:p>
        </w:tc>
      </w:tr>
      <w:tr w:rsidR="006B11C6" w14:paraId="107F57A0" w14:textId="77777777" w:rsidTr="0046209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DC67D4B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إلغاء جميع الوظائف الحكومية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2C14F29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خلق وظائف جديدة وتغيير طبيعة الوظائف الحالية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D06921E" w14:textId="77777777" w:rsidR="006B11C6" w:rsidRPr="00A33EA3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عدم التأثير على الوظائف الحكومية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020418C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عدد الموظفين الحكوميين بشكل كبير</w:t>
            </w:r>
          </w:p>
        </w:tc>
      </w:tr>
      <w:tr w:rsidR="006B11C6" w14:paraId="4CAB0777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0515EB5" w14:textId="77777777" w:rsidR="006B11C6" w:rsidRPr="00220D98" w:rsidRDefault="006B11C6" w:rsidP="0046209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أحد التطبيقات الواعدة للذكاء الاصطناعي في مجال الأمن الوطني؟</w:t>
            </w:r>
          </w:p>
        </w:tc>
      </w:tr>
      <w:tr w:rsidR="006B11C6" w14:paraId="7CE7D3C7" w14:textId="77777777" w:rsidTr="0046209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84A4589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استبدال جميع قوات الأمن البشرية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45A70D0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تحليل البيانات لتوقع التهديدات المحتملة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CA69F73" w14:textId="77777777" w:rsidR="006B11C6" w:rsidRPr="00A33EA3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إلغاء الحاجة للمراقبة الأمنية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F3FC7FB" w14:textId="77777777" w:rsidR="006B11C6" w:rsidRPr="00A33EA3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النفقات الأمنية بشكل كبير</w:t>
            </w:r>
          </w:p>
        </w:tc>
      </w:tr>
      <w:tr w:rsidR="006B11C6" w14:paraId="79B459BE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4B47333" w14:textId="77777777" w:rsidR="006B11C6" w:rsidRPr="00220D98" w:rsidRDefault="006B11C6" w:rsidP="0046209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الدور المتوقع للذكاء الاصطناعي في تحسين التخطيط الحضري؟</w:t>
            </w:r>
          </w:p>
        </w:tc>
      </w:tr>
      <w:tr w:rsidR="006B11C6" w14:paraId="6354EBFC" w14:textId="77777777" w:rsidTr="0046209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6E3D5A6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إلغاء الحاجة للمخططين الحضريين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D87EC17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تكاليف التخطيط الحضري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278FD55" w14:textId="77777777" w:rsidR="006B11C6" w:rsidRPr="009C13B5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تحليل البيانات لتحسين تصميم المدن وإدارة الموارد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69B6A97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تقليل مشاركة المواطنين في عملية التخطيط</w:t>
            </w:r>
          </w:p>
        </w:tc>
      </w:tr>
      <w:tr w:rsidR="006B11C6" w14:paraId="05962105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BEE072D" w14:textId="77777777" w:rsidR="006B11C6" w:rsidRPr="00220D98" w:rsidRDefault="006B11C6" w:rsidP="006B11C6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إحدى الطرق التي يمكن بها للذكاء الاصطناعي تحسين إدارة الموارد البشرية في القطاع الحكومي؟</w:t>
            </w:r>
          </w:p>
        </w:tc>
      </w:tr>
      <w:tr w:rsidR="006B11C6" w14:paraId="323C3428" w14:textId="77777777" w:rsidTr="0046209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B7D5DDC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استبدال جميع موظفي الموارد البشرية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3869EBB" w14:textId="77777777" w:rsidR="006B11C6" w:rsidRPr="003F7E5B" w:rsidRDefault="006B11C6" w:rsidP="00462090">
            <w:pPr>
              <w:jc w:val="center"/>
              <w:rPr>
                <w:sz w:val="34"/>
                <w:rtl/>
              </w:rPr>
            </w:pPr>
            <w:r w:rsidRPr="006B11C6">
              <w:rPr>
                <w:sz w:val="34"/>
                <w:rtl/>
              </w:rPr>
              <w:t>إلغاء الحاجة للتدريب والتطوير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E8455A9" w14:textId="77777777" w:rsidR="006B11C6" w:rsidRPr="00E34879" w:rsidRDefault="006B11C6" w:rsidP="00462090">
            <w:pPr>
              <w:jc w:val="center"/>
              <w:rPr>
                <w:sz w:val="34"/>
                <w:rtl/>
              </w:rPr>
            </w:pPr>
            <w:r w:rsidRPr="006B11C6">
              <w:rPr>
                <w:sz w:val="34"/>
                <w:rtl/>
              </w:rPr>
              <w:t>تحليل أداء الموظفين وتحديد احتياجات التدريب بدقة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5D6F32F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التكاليف الإدارية</w:t>
            </w:r>
          </w:p>
        </w:tc>
      </w:tr>
      <w:tr w:rsidR="006B11C6" w14:paraId="6B564992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AA9B374" w14:textId="77777777" w:rsidR="006B11C6" w:rsidRPr="00220D98" w:rsidRDefault="006B11C6" w:rsidP="00462090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أحد التحديات الرئيسية في تنفيذ مشاريع الذكاء الاصطناعي في القطاع الحكومي؟</w:t>
            </w:r>
          </w:p>
        </w:tc>
      </w:tr>
      <w:tr w:rsidR="006B11C6" w14:paraId="40C1EBA0" w14:textId="77777777" w:rsidTr="0046209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8515D79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عدم وجود تطبيقات مفيدة للذكاء الاصطناعي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47BD97B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مقاومة التغيير وضعف الثقافة الرقمية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E52F416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الإنتاجية بشكل مفرط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F6AD6DD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انخفاض تكاليف التنفيذ</w:t>
            </w:r>
          </w:p>
        </w:tc>
      </w:tr>
      <w:tr w:rsidR="006B11C6" w14:paraId="43A861CE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A791F08" w14:textId="77777777" w:rsidR="006B11C6" w:rsidRPr="00220D98" w:rsidRDefault="006B11C6" w:rsidP="0046209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للذكاء الاصطناعي المساعدة في تحسين الخدمات الصحية الحكومية؟</w:t>
            </w:r>
          </w:p>
        </w:tc>
      </w:tr>
      <w:tr w:rsidR="006B11C6" w14:paraId="75D50947" w14:textId="77777777" w:rsidTr="00462090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DBCE4E4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6B11C6">
              <w:rPr>
                <w:rFonts w:ascii="Sakkal Majalla" w:hAnsi="Sakkal Majalla"/>
                <w:sz w:val="34"/>
                <w:rtl/>
              </w:rPr>
              <w:t>استبدال جميع الأطباء والممرضين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2A5DC7D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6B11C6">
              <w:rPr>
                <w:rFonts w:ascii="Sakkal Majalla" w:hAnsi="Sakkal Majalla"/>
                <w:sz w:val="34"/>
                <w:rtl/>
              </w:rPr>
              <w:t>إلغاء الحاجة للرعاية الصحية الوقائية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0088332" w14:textId="77777777" w:rsidR="006B11C6" w:rsidRPr="00DC7EB7" w:rsidRDefault="006B11C6" w:rsidP="00462090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6B11C6">
              <w:rPr>
                <w:rFonts w:ascii="Sakkal Majalla" w:hAnsi="Sakkal Majalla"/>
                <w:sz w:val="34"/>
                <w:rtl/>
              </w:rPr>
              <w:t>تحليل البيانات الصحية لتحسين التشخيص والعلاج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19E0290" w14:textId="77777777" w:rsidR="006B11C6" w:rsidRPr="00DC7EB7" w:rsidRDefault="006B11C6" w:rsidP="00462090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6B11C6">
              <w:rPr>
                <w:rFonts w:ascii="Sakkal Majalla" w:hAnsi="Sakkal Majalla"/>
                <w:sz w:val="34"/>
                <w:rtl/>
              </w:rPr>
              <w:t>زيادة تكاليف الرعاية الصحية</w:t>
            </w:r>
          </w:p>
        </w:tc>
      </w:tr>
    </w:tbl>
    <w:p w14:paraId="08D1E720" w14:textId="77777777" w:rsidR="006B11C6" w:rsidRDefault="006B11C6" w:rsidP="006B11C6">
      <w:pPr>
        <w:bidi w:val="0"/>
        <w:spacing w:after="160" w:line="259" w:lineRule="auto"/>
        <w:jc w:val="left"/>
      </w:pPr>
    </w:p>
    <w:p w14:paraId="4221360D" w14:textId="63F44FB8" w:rsidR="006B11C6" w:rsidRDefault="006B11C6">
      <w:pPr>
        <w:bidi w:val="0"/>
        <w:spacing w:after="160" w:line="259" w:lineRule="auto"/>
        <w:jc w:val="left"/>
      </w:pPr>
      <w:r>
        <w:br w:type="page"/>
      </w:r>
    </w:p>
    <w:p w14:paraId="7C403E45" w14:textId="77777777" w:rsidR="006B11C6" w:rsidRDefault="006B11C6" w:rsidP="006B11C6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0D98A69C" wp14:editId="343C691E">
                <wp:extent cx="5633504" cy="593062"/>
                <wp:effectExtent l="0" t="0" r="5715" b="0"/>
                <wp:docPr id="2131644100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939411007" name="Rectangle 1939411007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82429159" name="Rectangle 282429159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030495515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2F0E30" w14:textId="0E0959A2" w:rsidR="006B11C6" w:rsidRDefault="006B11C6" w:rsidP="006B11C6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الاجابات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du="http://schemas.microsoft.com/office/word/2023/wordml/word16du">
            <w:pict>
              <v:group w14:anchorId="0D98A69C" id="_x0000_s1062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">
                <v:rect id="Rectangle 1939411007" o:spid="_x0000_s1063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" fillcolor="#f2f2f2" stroked="f" strokeweight="1pt"/>
                <v:rect id="Rectangle 282429159" o:spid="_x0000_s1064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" fillcolor="#168489" stroked="f" strokeweight="1pt"/>
                <v:shape id="TextBox 7" o:spid="_x0000_s1065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" filled="f" stroked="f">
                  <v:textbox>
                    <w:txbxContent>
                      <w:p w14:paraId="642F0E30" w14:textId="0E0959A2" w:rsidR="006B11C6" w:rsidRDefault="006B11C6" w:rsidP="006B11C6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الاجابات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7A1E06A" w14:textId="77777777" w:rsidR="006B11C6" w:rsidRPr="00E10744" w:rsidRDefault="006B11C6" w:rsidP="006B11C6">
      <w:pPr>
        <w:jc w:val="center"/>
        <w:rPr>
          <w:rFonts w:ascii="Adobe Arabic" w:eastAsia="Calibri" w:hAnsi="Adobe Arabic" w:cs="Adobe Arabic"/>
          <w:color w:val="C00000"/>
          <w:sz w:val="16"/>
          <w:szCs w:val="16"/>
          <w:rtl/>
        </w:rPr>
      </w:pPr>
    </w:p>
    <w:p w14:paraId="282B2C62" w14:textId="3B7776ED" w:rsidR="006B11C6" w:rsidRDefault="00E10744" w:rsidP="006B11C6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3" w:history="1">
        <w:r w:rsidR="006B11C6" w:rsidRPr="00E10744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6B11C6" w:rsidRPr="00E1074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6B11C6" w:rsidRPr="00E10744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6B11C6" w:rsidRPr="00E1074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6B11C6" w14:paraId="28A6BDFE" w14:textId="77777777" w:rsidTr="004620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B527855" w14:textId="77777777" w:rsidR="006B11C6" w:rsidRPr="00220D98" w:rsidRDefault="006B11C6" w:rsidP="0046209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C997174" wp14:editId="75A2228A">
                      <wp:extent cx="295275" cy="295275"/>
                      <wp:effectExtent l="9525" t="9525" r="9525" b="9525"/>
                      <wp:docPr id="412923414" name="Rectangle: Rounded Corners 4129234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0CB53693" id="Rectangle: Rounded Corners 41292341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5DF085B" w14:textId="77777777" w:rsidR="006B11C6" w:rsidRPr="00220D98" w:rsidRDefault="006B11C6" w:rsidP="0046209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505CBC" w14:textId="77777777" w:rsidR="006B11C6" w:rsidRPr="00045076" w:rsidRDefault="006B11C6" w:rsidP="0046209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813F933" wp14:editId="2CDC80B4">
                      <wp:extent cx="295275" cy="295275"/>
                      <wp:effectExtent l="0" t="0" r="28575" b="28575"/>
                      <wp:docPr id="739394396" name="Rectangle: Rounded Corners 739394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0CCB5043" id="Rectangle: Rounded Corners 73939439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E024B52" w14:textId="77777777" w:rsidR="006B11C6" w:rsidRPr="00220D98" w:rsidRDefault="006B11C6" w:rsidP="00462090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107D61" w14:textId="77777777" w:rsidR="006B11C6" w:rsidRPr="00B71975" w:rsidRDefault="006B11C6" w:rsidP="004620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6B11C6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يمكن أن يحل الذكاء الاصطناعي محل جميع الوظائف الحكومية في المستقبل القريب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B11C6" w14:paraId="3D141950" w14:textId="77777777" w:rsidTr="00462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FD38541" w14:textId="77777777" w:rsidR="006B11C6" w:rsidRPr="00220D98" w:rsidRDefault="006B11C6" w:rsidP="0046209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A53E85B" wp14:editId="1095B91F">
                      <wp:extent cx="295275" cy="295275"/>
                      <wp:effectExtent l="0" t="0" r="28575" b="28575"/>
                      <wp:docPr id="1098975318" name="Rectangle: Rounded Corners 1098975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0EA300E2" id="Rectangle: Rounded Corners 109897531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0ABC923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94FF1DF" w14:textId="77777777" w:rsidR="006B11C6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62C1693" wp14:editId="546AE0E4">
                      <wp:extent cx="295275" cy="295275"/>
                      <wp:effectExtent l="9525" t="9525" r="9525" b="9525"/>
                      <wp:docPr id="1954037878" name="Rectangle: Rounded Corners 19540378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76FEBFFA" id="Rectangle: Rounded Corners 195403787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AFECDA7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1C24711D" w14:textId="77777777" w:rsidR="006B11C6" w:rsidRPr="00B71975" w:rsidRDefault="006B11C6" w:rsidP="004620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</w:rPr>
              <w:t>يمكن للذكاء الاصطناعي تحسين كفاءة الخدمات الحكومية وتقليل الوقت اللازم لإنجاز المعاملات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6B11C6" w14:paraId="45FDEA28" w14:textId="77777777" w:rsidTr="0046209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71BD93F" w14:textId="77777777" w:rsidR="006B11C6" w:rsidRPr="00220D98" w:rsidRDefault="006B11C6" w:rsidP="0046209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3425C5A" wp14:editId="43DDB426">
                      <wp:extent cx="295275" cy="295275"/>
                      <wp:effectExtent l="9525" t="9525" r="9525" b="9525"/>
                      <wp:docPr id="142216419" name="Rectangle: Rounded Corners 1422164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07ECDE7C" id="Rectangle: Rounded Corners 1422164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26A0ECC" w14:textId="77777777" w:rsidR="006B11C6" w:rsidRPr="00220D98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9C65179" w14:textId="77777777" w:rsidR="006B11C6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B54EC46" wp14:editId="1A055932">
                      <wp:extent cx="295275" cy="295275"/>
                      <wp:effectExtent l="0" t="0" r="28575" b="28575"/>
                      <wp:docPr id="1682293835" name="Rectangle: Rounded Corners 16822938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39A85657" id="Rectangle: Rounded Corners 16822938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8304CA0" w14:textId="77777777" w:rsidR="006B11C6" w:rsidRPr="00220D98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0FF85C69" w14:textId="77777777" w:rsidR="006B11C6" w:rsidRPr="00B71975" w:rsidRDefault="006B11C6" w:rsidP="004620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</w:rPr>
              <w:t>لا توجد تحديات أخلاقية مرتبطة باستخدام الذكاء الاصطناعي في القطاع الحكومي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6B11C6" w14:paraId="5766289B" w14:textId="77777777" w:rsidTr="00462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90CDB58" w14:textId="77777777" w:rsidR="006B11C6" w:rsidRPr="00220D98" w:rsidRDefault="006B11C6" w:rsidP="0046209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32BE959" wp14:editId="3BD3AEC8">
                      <wp:extent cx="295275" cy="295275"/>
                      <wp:effectExtent l="0" t="0" r="28575" b="28575"/>
                      <wp:docPr id="1947354583" name="Rectangle: Rounded Corners 19473545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722579F7" id="Rectangle: Rounded Corners 194735458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3D479E81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F98850A" w14:textId="77777777" w:rsidR="006B11C6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1F17BCD" wp14:editId="682739F7">
                      <wp:extent cx="295275" cy="295275"/>
                      <wp:effectExtent l="9525" t="9525" r="9525" b="9525"/>
                      <wp:docPr id="897848648" name="Rectangle: Rounded Corners 8978486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35E796AB" id="Rectangle: Rounded Corners 89784864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934CA18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1939BF22" w14:textId="77777777" w:rsidR="006B11C6" w:rsidRPr="00B71975" w:rsidRDefault="006B11C6" w:rsidP="004620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</w:rPr>
              <w:t>يمكن للذكاء الاصطناعي المساعدة في تحليل البيانات الضخمة لدعم عملية صنع القرار في القطاع الحكومي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6B11C6" w14:paraId="17438E22" w14:textId="77777777" w:rsidTr="0046209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0530B76D" w14:textId="77777777" w:rsidR="006B11C6" w:rsidRPr="00220D98" w:rsidRDefault="006B11C6" w:rsidP="0046209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3E7B869" wp14:editId="2B9A5B67">
                      <wp:extent cx="295275" cy="295275"/>
                      <wp:effectExtent l="9525" t="9525" r="9525" b="9525"/>
                      <wp:docPr id="574023134" name="Rectangle: Rounded Corners 574023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26458E57" id="Rectangle: Rounded Corners 5740231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38F98067" w14:textId="77777777" w:rsidR="006B11C6" w:rsidRPr="00220D98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56BFC4E9" w14:textId="77777777" w:rsidR="006B11C6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BB14E4A" wp14:editId="65C355FB">
                      <wp:extent cx="295275" cy="295275"/>
                      <wp:effectExtent l="0" t="0" r="28575" b="28575"/>
                      <wp:docPr id="1219143518" name="Rectangle: Rounded Corners 12191435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2D0520D7" id="Rectangle: Rounded Corners 121914351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5F20227" w14:textId="77777777" w:rsidR="006B11C6" w:rsidRPr="00220D98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00494E0A" w14:textId="77777777" w:rsidR="006B11C6" w:rsidRPr="00B71975" w:rsidRDefault="006B11C6" w:rsidP="004620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تطبيق الذكاء الاصطناعي في القطاع الحكومي لا يتطلب تغييرات في الأطر التنظيمية والقانونية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B11C6" w14:paraId="655761E1" w14:textId="77777777" w:rsidTr="00462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5B0602F" w14:textId="77777777" w:rsidR="006B11C6" w:rsidRPr="00220D98" w:rsidRDefault="006B11C6" w:rsidP="00462090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AE48F3D" wp14:editId="0575BE74">
                      <wp:extent cx="295275" cy="295275"/>
                      <wp:effectExtent l="0" t="0" r="28575" b="28575"/>
                      <wp:docPr id="1618629593" name="Rectangle: Rounded Corners 16186295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689B10C3" id="Rectangle: Rounded Corners 161862959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2A66A4E7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3ED0F5EF" w14:textId="77777777" w:rsidR="006B11C6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E500681" wp14:editId="1F165F8D">
                      <wp:extent cx="295275" cy="295275"/>
                      <wp:effectExtent l="9525" t="9525" r="9525" b="9525"/>
                      <wp:docPr id="745877044" name="Rectangle: Rounded Corners 7458770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5B2CEB0F" id="Rectangle: Rounded Corners 74587704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177B0D5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17C7C182" w14:textId="77777777" w:rsidR="006B11C6" w:rsidRPr="00B71975" w:rsidRDefault="006B11C6" w:rsidP="004620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للذكاء الاصطناعي تحسين التنبؤ بالاحتياجات المستقبلية للخدمات الحكومية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B11C6" w14:paraId="135DDA8C" w14:textId="77777777" w:rsidTr="0046209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452E3C8" w14:textId="77777777" w:rsidR="006B11C6" w:rsidRPr="00220D98" w:rsidRDefault="006B11C6" w:rsidP="0046209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85C7226" wp14:editId="4D93F20C">
                      <wp:extent cx="295275" cy="295275"/>
                      <wp:effectExtent l="9525" t="9525" r="9525" b="9525"/>
                      <wp:docPr id="2044597292" name="Rectangle: Rounded Corners 2044597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1B209BF8" id="Rectangle: Rounded Corners 204459729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AF950D6" w14:textId="77777777" w:rsidR="006B11C6" w:rsidRPr="00220D98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99F1223" w14:textId="77777777" w:rsidR="006B11C6" w:rsidRPr="0049367F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FB992D2" wp14:editId="64A3512C">
                      <wp:extent cx="295275" cy="295275"/>
                      <wp:effectExtent l="0" t="0" r="28575" b="28575"/>
                      <wp:docPr id="379981366" name="Rectangle: Rounded Corners 379981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7DF762FF" id="Rectangle: Rounded Corners 37998136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6878DDF" w14:textId="77777777" w:rsidR="006B11C6" w:rsidRPr="00220D98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95A96F4" w14:textId="77777777" w:rsidR="006B11C6" w:rsidRPr="002D5FBB" w:rsidRDefault="006B11C6" w:rsidP="0046209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استخدام الذكاء الاصطناعي في القطاع الحكومي يضمن دائماً قرارات غير متحيزة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B11C6" w14:paraId="3BB60F87" w14:textId="77777777" w:rsidTr="00462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295E06A" w14:textId="77777777" w:rsidR="006B11C6" w:rsidRPr="00220D98" w:rsidRDefault="006B11C6" w:rsidP="0046209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6A9E618" wp14:editId="5D4BB0D1">
                      <wp:extent cx="295275" cy="295275"/>
                      <wp:effectExtent l="0" t="0" r="28575" b="28575"/>
                      <wp:docPr id="535040771" name="Rectangle: Rounded Corners 5350407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3D8A7AF7" id="Rectangle: Rounded Corners 53504077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ACEF4CA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091984B" w14:textId="77777777" w:rsidR="006B11C6" w:rsidRPr="0049367F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FB4FF40" wp14:editId="7DB10DF1">
                      <wp:extent cx="295275" cy="295275"/>
                      <wp:effectExtent l="9525" t="9525" r="9525" b="9525"/>
                      <wp:docPr id="1695713650" name="Rectangle: Rounded Corners 16957136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3747B136" id="Rectangle: Rounded Corners 169571365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C8C1D7C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653E647" w14:textId="77777777" w:rsidR="006B11C6" w:rsidRPr="0049367F" w:rsidRDefault="006B11C6" w:rsidP="0046209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للذكاء الاصطناعي المساعدة في تحسين التواصل بين الحكومة والمواطنين من خلال روبوتات المحادثة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B11C6" w14:paraId="0D6ED340" w14:textId="77777777" w:rsidTr="0046209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527E90CC" w14:textId="77777777" w:rsidR="006B11C6" w:rsidRPr="00220D98" w:rsidRDefault="006B11C6" w:rsidP="0046209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0C70D2A3" wp14:editId="5F4D62E5">
                      <wp:extent cx="295275" cy="295275"/>
                      <wp:effectExtent l="9525" t="9525" r="9525" b="9525"/>
                      <wp:docPr id="1225695819" name="Rectangle: Rounded Corners 12256958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71EF2CB1" id="Rectangle: Rounded Corners 12256958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C85CB62" w14:textId="77777777" w:rsidR="006B11C6" w:rsidRPr="00220D98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3D85050" w14:textId="77777777" w:rsidR="006B11C6" w:rsidRPr="0049367F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6D7E76C" wp14:editId="7EC34885">
                      <wp:extent cx="295275" cy="295275"/>
                      <wp:effectExtent l="0" t="0" r="28575" b="28575"/>
                      <wp:docPr id="1743373932" name="Rectangle: Rounded Corners 17433739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5E936687" id="Rectangle: Rounded Corners 17433739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C8DBB24" w14:textId="77777777" w:rsidR="006B11C6" w:rsidRPr="00220D98" w:rsidRDefault="006B11C6" w:rsidP="0046209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1451491E" w14:textId="77777777" w:rsidR="006B11C6" w:rsidRPr="0049367F" w:rsidRDefault="006B11C6" w:rsidP="0046209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تطبيق الذكاء الاصطناعي في القطاع الحكومي لا يتطلب تدريب الموظفين على مهارات جديدة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6B11C6" w14:paraId="12F47A49" w14:textId="77777777" w:rsidTr="004620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FAAFF6F" w14:textId="77777777" w:rsidR="006B11C6" w:rsidRPr="00220D98" w:rsidRDefault="006B11C6" w:rsidP="0046209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2ED03F9" wp14:editId="44F7FD4A">
                      <wp:extent cx="295275" cy="295275"/>
                      <wp:effectExtent l="0" t="0" r="28575" b="28575"/>
                      <wp:docPr id="1890861012" name="Rectangle: Rounded Corners 18908610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17EA0E00" id="Rectangle: Rounded Corners 189086101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QJ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" fillcolor="#c5e0b3 [130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E164694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79E5BFC" w14:textId="77777777" w:rsidR="006B11C6" w:rsidRPr="0049367F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E248898" wp14:editId="5A993377">
                      <wp:extent cx="295275" cy="295275"/>
                      <wp:effectExtent l="9525" t="9525" r="9525" b="9525"/>
                      <wp:docPr id="1690443630" name="Rectangle: Rounded Corners 16904436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du="http://schemas.microsoft.com/office/word/2023/wordml/word16du">
                  <w:pict>
                    <v:roundrect w14:anchorId="1EC9076E" id="Rectangle: Rounded Corners 16904436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13B7935" w14:textId="77777777" w:rsidR="006B11C6" w:rsidRPr="00220D98" w:rsidRDefault="006B11C6" w:rsidP="0046209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41A5DBF7" w14:textId="77777777" w:rsidR="006B11C6" w:rsidRPr="0049367F" w:rsidRDefault="006B11C6" w:rsidP="0046209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للذكاء الاصطناعي المساعدة في تحسين الأمن السيبراني للبيانات الحكومية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</w:tbl>
    <w:p w14:paraId="4803F70B" w14:textId="77777777" w:rsidR="006B11C6" w:rsidRDefault="006B11C6" w:rsidP="006B11C6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5B29477F" w14:textId="77777777" w:rsidR="006B11C6" w:rsidRDefault="006B11C6" w:rsidP="006B11C6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59A8BF8F" w14:textId="1CC095D5" w:rsidR="006B11C6" w:rsidRPr="00E34879" w:rsidRDefault="00E10744" w:rsidP="006B11C6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4" w:history="1">
        <w:r w:rsidR="006B11C6" w:rsidRPr="00E10744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6B11C6" w:rsidRPr="00E10744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6B11C6" w14:paraId="07B5840D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9C9A46C" w14:textId="77777777" w:rsidR="006B11C6" w:rsidRPr="00220D98" w:rsidRDefault="006B11C6" w:rsidP="00462090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أحد التحديات الرئيسية لتطبيق الذكاء الاصطناعي في القطاع الحكومي؟</w:t>
            </w:r>
          </w:p>
        </w:tc>
      </w:tr>
      <w:tr w:rsidR="006B11C6" w14:paraId="005708EC" w14:textId="77777777" w:rsidTr="006B11C6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9979EC5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</w:rPr>
            </w:pPr>
            <w:r w:rsidRPr="006B11C6">
              <w:rPr>
                <w:rFonts w:ascii="Sakkal Majalla" w:hAnsi="Sakkal Majalla"/>
                <w:sz w:val="34"/>
                <w:rtl/>
              </w:rPr>
              <w:t>زيادة الإنتاجية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8B2C050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تحسين الخدمات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6C88813F" w14:textId="77777777" w:rsidR="006B11C6" w:rsidRPr="00E34879" w:rsidRDefault="006B11C6" w:rsidP="0046209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حماية خصوصية البيانات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BD332F7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تقليل التكاليف</w:t>
            </w:r>
          </w:p>
        </w:tc>
      </w:tr>
      <w:tr w:rsidR="006B11C6" w14:paraId="1BA1BA8B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25FDFB63" w14:textId="77777777" w:rsidR="006B11C6" w:rsidRPr="00220D98" w:rsidRDefault="006B11C6" w:rsidP="0046209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يعتبر من فوائد استخدام الذكاء الاصطناعي في صنع القرار الحكومي؟</w:t>
            </w:r>
          </w:p>
        </w:tc>
      </w:tr>
      <w:tr w:rsidR="006B11C6" w14:paraId="272589D9" w14:textId="77777777" w:rsidTr="006B11C6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67E237D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إلغاء الحاجة لصناع القرار البشريين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502446B4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تحليل كميات كبيرة من البيانات بسرعة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AB94E7F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ضمان قرارات خالية من الأخطاء دائماً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2050F37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تجاهل العوامل الإنسانية في صنع القرار</w:t>
            </w:r>
          </w:p>
        </w:tc>
      </w:tr>
      <w:tr w:rsidR="006B11C6" w14:paraId="5CE6352D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66260DA4" w14:textId="77777777" w:rsidR="006B11C6" w:rsidRPr="00220D98" w:rsidRDefault="006B11C6" w:rsidP="00462090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إحدى الطرق التي يمكن بها للذكاء الاصطناعي تحسين الخدمات الحكومية؟</w:t>
            </w:r>
          </w:p>
        </w:tc>
      </w:tr>
      <w:tr w:rsidR="006B11C6" w14:paraId="610F96A1" w14:textId="77777777" w:rsidTr="006B11C6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692EF12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استبدال جميع الموظفين الحكوميين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DEA3258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إلغاء الحاجة للتفاعل البشري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2C9A4BA3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أتمتة المهام الروتينية وتسريع المعاملات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65474BF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البيروقراطية</w:t>
            </w:r>
          </w:p>
        </w:tc>
      </w:tr>
      <w:tr w:rsidR="006B11C6" w14:paraId="1A3C6B0A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E129720" w14:textId="77777777" w:rsidR="006B11C6" w:rsidRPr="00220D98" w:rsidRDefault="006B11C6" w:rsidP="0046209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التحدي الأخلاقي الرئيسي لاستخدام الذكاء الاصطناعي في القطاع الحكومي؟</w:t>
            </w:r>
          </w:p>
        </w:tc>
      </w:tr>
      <w:tr w:rsidR="006B11C6" w14:paraId="3B5987EE" w14:textId="77777777" w:rsidTr="006B11C6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AE30BE4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الشفافية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34BF895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تحسين الكفاءة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648C1BEE" w14:textId="77777777" w:rsidR="006B11C6" w:rsidRPr="00A33EA3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التحيز المحتمل في الخوارزميات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E187551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تقليل تكاليف التشغيل</w:t>
            </w:r>
          </w:p>
        </w:tc>
      </w:tr>
      <w:tr w:rsidR="006B11C6" w14:paraId="1B88402A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4C097B0" w14:textId="77777777" w:rsidR="006B11C6" w:rsidRPr="00220D98" w:rsidRDefault="006B11C6" w:rsidP="0046209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للذكاء الاصطناعي أن يؤثر على الوظائف الحكومية في المستقبل؟</w:t>
            </w:r>
          </w:p>
        </w:tc>
      </w:tr>
      <w:tr w:rsidR="006B11C6" w14:paraId="3C6656CE" w14:textId="77777777" w:rsidTr="006B11C6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55123D3C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إلغاء جميع الوظائف الحكومية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37C4068E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خلق وظائف جديدة وتغيير طبيعة الوظائف الحالية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63C54AB" w14:textId="77777777" w:rsidR="006B11C6" w:rsidRPr="00A33EA3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عدم التأثير على الوظائف الحكومية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3891138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عدد الموظفين الحكوميين بشكل كبير</w:t>
            </w:r>
          </w:p>
        </w:tc>
      </w:tr>
      <w:tr w:rsidR="006B11C6" w14:paraId="17A0E585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D1CDEEC" w14:textId="77777777" w:rsidR="006B11C6" w:rsidRPr="00220D98" w:rsidRDefault="006B11C6" w:rsidP="0046209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أحد التطبيقات الواعدة للذكاء الاصطناعي في مجال الأمن الوطني؟</w:t>
            </w:r>
          </w:p>
        </w:tc>
      </w:tr>
      <w:tr w:rsidR="006B11C6" w14:paraId="47487DEB" w14:textId="77777777" w:rsidTr="006B11C6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291D45E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استبدال جميع قوات الأمن البشرية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7F8CE4B3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تحليل البيانات لتوقع التهديدات المحتملة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B2E9CF7" w14:textId="77777777" w:rsidR="006B11C6" w:rsidRPr="00A33EA3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إلغاء الحاجة للمراقبة الأمنية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64885FA" w14:textId="77777777" w:rsidR="006B11C6" w:rsidRPr="00A33EA3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النفقات الأمنية بشكل كبير</w:t>
            </w:r>
          </w:p>
        </w:tc>
      </w:tr>
      <w:tr w:rsidR="006B11C6" w14:paraId="5E18F1B8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3137FC1" w14:textId="77777777" w:rsidR="006B11C6" w:rsidRPr="00220D98" w:rsidRDefault="006B11C6" w:rsidP="0046209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الدور المتوقع للذكاء الاصطناعي في تحسين التخطيط الحضري؟</w:t>
            </w:r>
          </w:p>
        </w:tc>
      </w:tr>
      <w:tr w:rsidR="006B11C6" w14:paraId="02A036BC" w14:textId="77777777" w:rsidTr="006B11C6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DFDFB2E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إلغاء الحاجة للمخططين الحضريين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399FDAA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تكاليف التخطيط الحضري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15A5103E" w14:textId="77777777" w:rsidR="006B11C6" w:rsidRPr="009C13B5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تحليل البيانات لتحسين تصميم المدن وإدارة الموارد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86CD7D0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تقليل مشاركة المواطنين في عملية التخطيط</w:t>
            </w:r>
          </w:p>
        </w:tc>
      </w:tr>
      <w:tr w:rsidR="006B11C6" w14:paraId="2B4D2C0A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7607AA0" w14:textId="77777777" w:rsidR="006B11C6" w:rsidRPr="00220D98" w:rsidRDefault="006B11C6" w:rsidP="006B11C6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إحدى الطرق التي يمكن بها للذكاء الاصطناعي تحسين إدارة الموارد البشرية في القطاع الحكومي؟</w:t>
            </w:r>
          </w:p>
        </w:tc>
      </w:tr>
      <w:tr w:rsidR="006B11C6" w14:paraId="7BC8F05F" w14:textId="77777777" w:rsidTr="006B11C6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A9F32EE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استبدال جميع موظفي الموارد البشرية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871B03F" w14:textId="77777777" w:rsidR="006B11C6" w:rsidRPr="003F7E5B" w:rsidRDefault="006B11C6" w:rsidP="00462090">
            <w:pPr>
              <w:jc w:val="center"/>
              <w:rPr>
                <w:sz w:val="34"/>
                <w:rtl/>
              </w:rPr>
            </w:pPr>
            <w:r w:rsidRPr="006B11C6">
              <w:rPr>
                <w:sz w:val="34"/>
                <w:rtl/>
              </w:rPr>
              <w:t>إلغاء الحاجة للتدريب والتطوير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1C834E49" w14:textId="77777777" w:rsidR="006B11C6" w:rsidRPr="00E34879" w:rsidRDefault="006B11C6" w:rsidP="00462090">
            <w:pPr>
              <w:jc w:val="center"/>
              <w:rPr>
                <w:sz w:val="34"/>
                <w:rtl/>
              </w:rPr>
            </w:pPr>
            <w:r w:rsidRPr="006B11C6">
              <w:rPr>
                <w:sz w:val="34"/>
                <w:rtl/>
              </w:rPr>
              <w:t>تحليل أداء الموظفين وتحديد احتياجات التدريب بدقة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45F017C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التكاليف الإدارية</w:t>
            </w:r>
          </w:p>
        </w:tc>
      </w:tr>
      <w:tr w:rsidR="006B11C6" w14:paraId="1A5969AD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6BA764E" w14:textId="77777777" w:rsidR="006B11C6" w:rsidRPr="00220D98" w:rsidRDefault="006B11C6" w:rsidP="00462090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أحد التحديات الرئيسية في تنفيذ مشاريع الذكاء الاصطناعي في القطاع الحكومي؟</w:t>
            </w:r>
          </w:p>
        </w:tc>
      </w:tr>
      <w:tr w:rsidR="006B11C6" w14:paraId="3C7C16AF" w14:textId="77777777" w:rsidTr="006B11C6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337D56E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عدم وجود تطبيقات مفيدة للذكاء الاصطناعي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4003D705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مقاومة التغيير وضعف الثقافة الرقمية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E5CB09B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زيادة الإنتاجية بشكل مفرط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4F029AF" w14:textId="77777777" w:rsidR="006B11C6" w:rsidRDefault="006B11C6" w:rsidP="00462090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6B11C6">
              <w:rPr>
                <w:rFonts w:ascii="Sakkal Majalla" w:hAnsi="Sakkal Majalla"/>
                <w:sz w:val="34"/>
                <w:rtl/>
                <w:lang w:bidi="ar-SY"/>
              </w:rPr>
              <w:t>انخفاض تكاليف التنفيذ</w:t>
            </w:r>
          </w:p>
        </w:tc>
      </w:tr>
      <w:tr w:rsidR="006B11C6" w14:paraId="49C8D5CC" w14:textId="77777777" w:rsidTr="00462090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F7F1801" w14:textId="77777777" w:rsidR="006B11C6" w:rsidRPr="00220D98" w:rsidRDefault="006B11C6" w:rsidP="00462090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6B11C6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للذكاء الاصطناعي المساعدة في تحسين الخدمات الصحية الحكومية؟</w:t>
            </w:r>
          </w:p>
        </w:tc>
      </w:tr>
      <w:tr w:rsidR="006B11C6" w14:paraId="3DD797EE" w14:textId="77777777" w:rsidTr="006B11C6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8BEE1A1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6B11C6">
              <w:rPr>
                <w:rFonts w:ascii="Sakkal Majalla" w:hAnsi="Sakkal Majalla"/>
                <w:sz w:val="34"/>
                <w:rtl/>
              </w:rPr>
              <w:t>استبدال جميع الأطباء والممرضين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DE2B442" w14:textId="77777777" w:rsidR="006B11C6" w:rsidRPr="003F7E5B" w:rsidRDefault="006B11C6" w:rsidP="00462090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6B11C6">
              <w:rPr>
                <w:rFonts w:ascii="Sakkal Majalla" w:hAnsi="Sakkal Majalla"/>
                <w:sz w:val="34"/>
                <w:rtl/>
              </w:rPr>
              <w:t>إلغاء الحاجة للرعاية الصحية الوقائية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C5E0B3" w:themeFill="accent6" w:themeFillTint="66"/>
            <w:vAlign w:val="center"/>
          </w:tcPr>
          <w:p w14:paraId="4D2A087D" w14:textId="77777777" w:rsidR="006B11C6" w:rsidRPr="00DC7EB7" w:rsidRDefault="006B11C6" w:rsidP="00462090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6B11C6">
              <w:rPr>
                <w:rFonts w:ascii="Sakkal Majalla" w:hAnsi="Sakkal Majalla"/>
                <w:sz w:val="34"/>
                <w:rtl/>
              </w:rPr>
              <w:t>تحليل البيانات الصحية لتحسين التشخيص والعلاج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0948C4F" w14:textId="77777777" w:rsidR="006B11C6" w:rsidRPr="00DC7EB7" w:rsidRDefault="006B11C6" w:rsidP="00462090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6B11C6">
              <w:rPr>
                <w:rFonts w:ascii="Sakkal Majalla" w:hAnsi="Sakkal Majalla"/>
                <w:sz w:val="34"/>
                <w:rtl/>
              </w:rPr>
              <w:t>زيادة تكاليف الرعاية الصحية</w:t>
            </w:r>
          </w:p>
        </w:tc>
      </w:tr>
    </w:tbl>
    <w:p w14:paraId="0B043EDC" w14:textId="77777777" w:rsidR="00464AA2" w:rsidRDefault="00464AA2" w:rsidP="00733576">
      <w:pPr>
        <w:spacing w:after="160" w:line="259" w:lineRule="auto"/>
        <w:jc w:val="left"/>
      </w:pPr>
    </w:p>
    <w:sectPr w:rsidR="00464AA2" w:rsidSect="005414EB">
      <w:headerReference w:type="default" r:id="rId15"/>
      <w:footerReference w:type="default" r:id="rId16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E7FE3" w14:textId="77777777" w:rsidR="00C660CA" w:rsidRDefault="00C660CA" w:rsidP="00F53D08">
      <w:pPr>
        <w:spacing w:line="240" w:lineRule="auto"/>
      </w:pPr>
      <w:r>
        <w:separator/>
      </w:r>
    </w:p>
  </w:endnote>
  <w:endnote w:type="continuationSeparator" w:id="0">
    <w:p w14:paraId="6BD2000E" w14:textId="77777777" w:rsidR="00C660CA" w:rsidRDefault="00C660CA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3A6FD" w14:textId="6453E4A8" w:rsidR="00220D98" w:rsidRPr="00220D98" w:rsidRDefault="00F139C1" w:rsidP="00220D98">
    <w:pPr>
      <w:pStyle w:val="a4"/>
      <w:spacing w:line="360" w:lineRule="auto"/>
      <w:jc w:val="right"/>
      <w:rPr>
        <w:color w:val="168489"/>
        <w:sz w:val="40"/>
        <w:szCs w:val="4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27EF2AD" wp14:editId="1179CD5F">
              <wp:simplePos x="0" y="0"/>
              <wp:positionH relativeFrom="margin">
                <wp:posOffset>-640715</wp:posOffset>
              </wp:positionH>
              <wp:positionV relativeFrom="paragraph">
                <wp:posOffset>480695</wp:posOffset>
              </wp:positionV>
              <wp:extent cx="1419225" cy="304800"/>
              <wp:effectExtent l="0" t="0" r="0" b="0"/>
              <wp:wrapNone/>
              <wp:docPr id="605486937" name="مستطيل 6054869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1922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537A24" w14:textId="77777777" w:rsidR="00F139C1" w:rsidRPr="00762DF0" w:rsidRDefault="00F139C1" w:rsidP="00F139C1">
                          <w:pPr>
                            <w:bidi w:val="0"/>
                            <w:spacing w:line="240" w:lineRule="auto"/>
                            <w:rPr>
                              <w:rFonts w:ascii="Sakkal Majalla" w:hAnsi="Sakkal Majalla"/>
                              <w:color w:val="538135" w:themeColor="accent6" w:themeShade="BF"/>
                              <w:sz w:val="24"/>
                              <w:szCs w:val="32"/>
                            </w:rPr>
                          </w:pPr>
                          <w:r w:rsidRPr="00762DF0">
                            <w:rPr>
                              <w:rFonts w:ascii="Sakkal Majalla" w:hAnsi="Sakkal Majalla"/>
                              <w:color w:val="538135" w:themeColor="accent6" w:themeShade="BF"/>
                              <w:sz w:val="24"/>
                              <w:szCs w:val="32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7EF2AD" id="مستطيل 605486937" o:spid="_x0000_s1069" style="position:absolute;margin-left:-50.45pt;margin-top:37.85pt;width:111.75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" filled="f" stroked="f" strokeweight="1pt">
              <v:textbox>
                <w:txbxContent>
                  <w:p w14:paraId="38537A24" w14:textId="77777777" w:rsidR="00F139C1" w:rsidRPr="00762DF0" w:rsidRDefault="00F139C1" w:rsidP="00F139C1">
                    <w:pPr>
                      <w:bidi w:val="0"/>
                      <w:spacing w:line="240" w:lineRule="auto"/>
                      <w:rPr>
                        <w:rFonts w:ascii="Sakkal Majalla" w:hAnsi="Sakkal Majalla"/>
                        <w:color w:val="538135" w:themeColor="accent6" w:themeShade="BF"/>
                        <w:sz w:val="24"/>
                        <w:szCs w:val="32"/>
                      </w:rPr>
                    </w:pPr>
                    <w:r w:rsidRPr="00762DF0">
                      <w:rPr>
                        <w:rFonts w:ascii="Sakkal Majalla" w:hAnsi="Sakkal Majalla"/>
                        <w:color w:val="538135" w:themeColor="accent6" w:themeShade="BF"/>
                        <w:sz w:val="24"/>
                        <w:szCs w:val="32"/>
                      </w:rPr>
                      <w:t>www.dawliatraining.com</w:t>
                    </w:r>
                  </w:p>
                </w:txbxContent>
              </v:textbox>
              <w10:wrap anchorx="margin"/>
            </v:rect>
          </w:pict>
        </mc:Fallback>
      </mc:AlternateContent>
    </w:r>
    <w:sdt>
      <w:sdtPr>
        <w:rPr>
          <w:color w:val="168489"/>
          <w:sz w:val="40"/>
          <w:szCs w:val="44"/>
          <w:rtl/>
        </w:rPr>
        <w:id w:val="6818605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20D98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317B9200" wp14:editId="11FE3EEC">
                  <wp:simplePos x="0" y="0"/>
                  <wp:positionH relativeFrom="page">
                    <wp:align>left</wp:align>
                  </wp:positionH>
                  <wp:positionV relativeFrom="paragraph">
                    <wp:posOffset>-3419475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3C76ABAB" id="Group 39" o:spid="_x0000_s1026" style="position:absolute;margin-left:0;margin-top:-269.2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FvpReP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20D98" w:rsidRPr="00220D98">
          <w:rPr>
            <w:color w:val="168489"/>
            <w:sz w:val="40"/>
            <w:szCs w:val="44"/>
          </w:rPr>
          <w:fldChar w:fldCharType="begin"/>
        </w:r>
        <w:r w:rsidR="00220D98" w:rsidRPr="00220D98">
          <w:rPr>
            <w:color w:val="168489"/>
            <w:sz w:val="40"/>
            <w:szCs w:val="44"/>
          </w:rPr>
          <w:instrText xml:space="preserve"> PAGE   \* MERGEFORMAT </w:instrText>
        </w:r>
        <w:r w:rsidR="00220D98" w:rsidRPr="00220D98">
          <w:rPr>
            <w:color w:val="168489"/>
            <w:sz w:val="40"/>
            <w:szCs w:val="44"/>
          </w:rPr>
          <w:fldChar w:fldCharType="separate"/>
        </w:r>
        <w:r w:rsidR="00220D98" w:rsidRPr="00220D98">
          <w:rPr>
            <w:noProof/>
            <w:color w:val="168489"/>
            <w:sz w:val="40"/>
            <w:szCs w:val="44"/>
          </w:rPr>
          <w:t>2</w:t>
        </w:r>
        <w:r w:rsidR="00220D98" w:rsidRPr="00220D98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7C7A0203" w14:textId="5E2C4B5C" w:rsidR="00A46D9A" w:rsidRDefault="00F139C1">
    <w:pPr>
      <w:pStyle w:val="a4"/>
    </w:pP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CA76CEA" wp14:editId="6BBF5F9A">
              <wp:simplePos x="0" y="0"/>
              <wp:positionH relativeFrom="column">
                <wp:posOffset>1826260</wp:posOffset>
              </wp:positionH>
              <wp:positionV relativeFrom="paragraph">
                <wp:posOffset>40640</wp:posOffset>
              </wp:positionV>
              <wp:extent cx="1562100" cy="304800"/>
              <wp:effectExtent l="0" t="0" r="0" b="0"/>
              <wp:wrapNone/>
              <wp:docPr id="1911897448" name="مربع نص 19118974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F5E17B" w14:textId="77777777" w:rsidR="00F139C1" w:rsidRPr="009F0BE2" w:rsidRDefault="00F139C1" w:rsidP="00F139C1">
                          <w:pPr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9F0BE2"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A76CEA" id="_x0000_t202" coordsize="21600,21600" o:spt="202" path="m,l,21600r21600,l21600,xe">
              <v:stroke joinstyle="miter"/>
              <v:path gradientshapeok="t" o:connecttype="rect"/>
            </v:shapetype>
            <v:shape id="مربع نص 1911897448" o:spid="_x0000_s1070" type="#_x0000_t202" style="position:absolute;left:0;text-align:left;margin-left:143.8pt;margin-top:3.2pt;width:123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" filled="f" stroked="f" strokeweight=".5pt">
              <v:textbox>
                <w:txbxContent>
                  <w:p w14:paraId="2AF5E17B" w14:textId="77777777" w:rsidR="00F139C1" w:rsidRPr="009F0BE2" w:rsidRDefault="00F139C1" w:rsidP="00F139C1">
                    <w:pPr>
                      <w:jc w:val="center"/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9F0BE2"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9EFE729" wp14:editId="1FCE9226">
              <wp:simplePos x="0" y="0"/>
              <wp:positionH relativeFrom="margin">
                <wp:posOffset>3662045</wp:posOffset>
              </wp:positionH>
              <wp:positionV relativeFrom="paragraph">
                <wp:posOffset>161925</wp:posOffset>
              </wp:positionV>
              <wp:extent cx="2374265" cy="1402715"/>
              <wp:effectExtent l="0" t="0" r="0" b="0"/>
              <wp:wrapNone/>
              <wp:docPr id="1307383973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7F4C6C6" w14:textId="77777777" w:rsidR="00F139C1" w:rsidRPr="00DC31A5" w:rsidRDefault="00F139C1" w:rsidP="00F139C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14:paraId="147A82FB" w14:textId="77777777" w:rsidR="00F139C1" w:rsidRPr="00DC31A5" w:rsidRDefault="00000000" w:rsidP="00F139C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="00F139C1"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3AFFA3FC" w14:textId="77777777" w:rsidR="00F139C1" w:rsidRPr="00DC31A5" w:rsidRDefault="00F139C1" w:rsidP="00F139C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7C42DB5A" w14:textId="77777777" w:rsidR="00F139C1" w:rsidRPr="00DC31A5" w:rsidRDefault="00F139C1" w:rsidP="00F139C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:</w:t>
                          </w:r>
                        </w:p>
                        <w:p w14:paraId="2BE5FF9C" w14:textId="77777777" w:rsidR="00F139C1" w:rsidRDefault="00F139C1" w:rsidP="00F139C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14:paraId="318BDD83" w14:textId="77777777" w:rsidR="00F139C1" w:rsidRPr="00DC31A5" w:rsidRDefault="00F139C1" w:rsidP="00F139C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EFE729" id="مستطيل 38" o:spid="_x0000_s1071" style="position:absolute;left:0;text-align:left;margin-left:288.35pt;margin-top:12.75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" filled="f" stroked="f" strokeweight="1pt">
              <v:textbox>
                <w:txbxContent>
                  <w:p w14:paraId="47F4C6C6" w14:textId="77777777" w:rsidR="00F139C1" w:rsidRPr="00DC31A5" w:rsidRDefault="00F139C1" w:rsidP="00F139C1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14:paraId="147A82FB" w14:textId="77777777" w:rsidR="00F139C1" w:rsidRPr="00DC31A5" w:rsidRDefault="00F139C1" w:rsidP="00F139C1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3AFFA3FC" w14:textId="77777777" w:rsidR="00F139C1" w:rsidRPr="00DC31A5" w:rsidRDefault="00F139C1" w:rsidP="00F139C1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7C42DB5A" w14:textId="77777777" w:rsidR="00F139C1" w:rsidRPr="00DC31A5" w:rsidRDefault="00F139C1" w:rsidP="00F139C1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:</w:t>
                    </w:r>
                  </w:p>
                  <w:p w14:paraId="2BE5FF9C" w14:textId="77777777" w:rsidR="00F139C1" w:rsidRDefault="00F139C1" w:rsidP="00F139C1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14:paraId="318BDD83" w14:textId="77777777" w:rsidR="00F139C1" w:rsidRPr="00DC31A5" w:rsidRDefault="00F139C1" w:rsidP="00F139C1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28AC2" w14:textId="77777777" w:rsidR="00C660CA" w:rsidRDefault="00C660CA" w:rsidP="00F53D08">
      <w:pPr>
        <w:spacing w:line="240" w:lineRule="auto"/>
      </w:pPr>
      <w:r>
        <w:separator/>
      </w:r>
    </w:p>
  </w:footnote>
  <w:footnote w:type="continuationSeparator" w:id="0">
    <w:p w14:paraId="3AA453B1" w14:textId="77777777" w:rsidR="00C660CA" w:rsidRDefault="00C660CA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7F6D2" w14:textId="77777777" w:rsidR="00A46D9A" w:rsidRPr="00902465" w:rsidRDefault="00220D98" w:rsidP="00A46D9A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4D87A626" wp14:editId="67FDD8F8">
          <wp:simplePos x="0" y="0"/>
          <wp:positionH relativeFrom="leftMargin">
            <wp:posOffset>568325</wp:posOffset>
          </wp:positionH>
          <wp:positionV relativeFrom="paragraph">
            <wp:posOffset>-391160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07981C8" wp14:editId="20748769">
              <wp:simplePos x="0" y="0"/>
              <wp:positionH relativeFrom="page">
                <wp:posOffset>-257175</wp:posOffset>
              </wp:positionH>
              <wp:positionV relativeFrom="paragraph">
                <wp:posOffset>-457200</wp:posOffset>
              </wp:positionV>
              <wp:extent cx="8044815" cy="714375"/>
              <wp:effectExtent l="0" t="0" r="32385" b="28575"/>
              <wp:wrapNone/>
              <wp:docPr id="1143140622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355097135" name="شكل حر 769906"/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4290CB" w14:textId="2DAB3FF4" w:rsidR="00220D98" w:rsidRDefault="00862B94" w:rsidP="00220D98">
                            <w:pPr>
                              <w:spacing w:after="240"/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862B94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الذكاء الاصطناعي في بيئة العمل للقطاع الحكومي</w:t>
                            </w:r>
                            <w:r w:rsidR="00220D98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– </w:t>
                            </w:r>
                            <w:r w:rsidR="003F7E5B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866237" name="شكل حر 769907"/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group w14:anchorId="107981C8" id="Group 38" o:spid="_x0000_s1066" style="position:absolute;left:0;text-align:left;margin-left:-20.25pt;margin-top:-36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">
              <v:shape id="شكل حر 769906" o:spid="_x0000_s1067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7A4290CB" w14:textId="2DAB3FF4" w:rsidR="00220D98" w:rsidRDefault="00862B94" w:rsidP="00220D98">
                      <w:pPr>
                        <w:spacing w:after="240"/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862B94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الذكاء الاصطناعي في بيئة العمل للقطاع الحكومي</w:t>
                      </w:r>
                      <w:r w:rsidR="00220D98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– </w:t>
                      </w:r>
                      <w:r w:rsidR="003F7E5B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الاختبار القبلي والبعدي</w:t>
                      </w:r>
                    </w:p>
                  </w:txbxContent>
                </v:textbox>
              </v:shape>
              <v:shape id="شكل حر 769907" o:spid="_x0000_s1068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  <w:p w14:paraId="61F4AF4D" w14:textId="77777777" w:rsidR="00A46D9A" w:rsidRDefault="00A46D9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4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8D70C5"/>
    <w:multiLevelType w:val="hybridMultilevel"/>
    <w:tmpl w:val="2CDEBC7C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1287203">
    <w:abstractNumId w:val="34"/>
  </w:num>
  <w:num w:numId="2" w16cid:durableId="1479107487">
    <w:abstractNumId w:val="18"/>
  </w:num>
  <w:num w:numId="3" w16cid:durableId="827794499">
    <w:abstractNumId w:val="19"/>
  </w:num>
  <w:num w:numId="4" w16cid:durableId="1692293548">
    <w:abstractNumId w:val="30"/>
  </w:num>
  <w:num w:numId="5" w16cid:durableId="845098129">
    <w:abstractNumId w:val="4"/>
  </w:num>
  <w:num w:numId="6" w16cid:durableId="1232614437">
    <w:abstractNumId w:val="1"/>
  </w:num>
  <w:num w:numId="7" w16cid:durableId="1287466028">
    <w:abstractNumId w:val="13"/>
  </w:num>
  <w:num w:numId="8" w16cid:durableId="448626422">
    <w:abstractNumId w:val="29"/>
  </w:num>
  <w:num w:numId="9" w16cid:durableId="1559707074">
    <w:abstractNumId w:val="24"/>
  </w:num>
  <w:num w:numId="10" w16cid:durableId="698433864">
    <w:abstractNumId w:val="33"/>
  </w:num>
  <w:num w:numId="11" w16cid:durableId="275256862">
    <w:abstractNumId w:val="21"/>
  </w:num>
  <w:num w:numId="12" w16cid:durableId="1879583627">
    <w:abstractNumId w:val="37"/>
  </w:num>
  <w:num w:numId="13" w16cid:durableId="1520966007">
    <w:abstractNumId w:val="10"/>
  </w:num>
  <w:num w:numId="14" w16cid:durableId="1181356344">
    <w:abstractNumId w:val="12"/>
  </w:num>
  <w:num w:numId="15" w16cid:durableId="1659841389">
    <w:abstractNumId w:val="8"/>
  </w:num>
  <w:num w:numId="16" w16cid:durableId="1966348355">
    <w:abstractNumId w:val="28"/>
  </w:num>
  <w:num w:numId="17" w16cid:durableId="1443107321">
    <w:abstractNumId w:val="31"/>
  </w:num>
  <w:num w:numId="18" w16cid:durableId="1875382267">
    <w:abstractNumId w:val="0"/>
  </w:num>
  <w:num w:numId="19" w16cid:durableId="451484734">
    <w:abstractNumId w:val="23"/>
  </w:num>
  <w:num w:numId="20" w16cid:durableId="598100889">
    <w:abstractNumId w:val="35"/>
  </w:num>
  <w:num w:numId="21" w16cid:durableId="900793256">
    <w:abstractNumId w:val="16"/>
  </w:num>
  <w:num w:numId="22" w16cid:durableId="1621573288">
    <w:abstractNumId w:val="9"/>
  </w:num>
  <w:num w:numId="23" w16cid:durableId="1344239936">
    <w:abstractNumId w:val="25"/>
  </w:num>
  <w:num w:numId="24" w16cid:durableId="645008402">
    <w:abstractNumId w:val="20"/>
  </w:num>
  <w:num w:numId="25" w16cid:durableId="928611833">
    <w:abstractNumId w:val="11"/>
  </w:num>
  <w:num w:numId="26" w16cid:durableId="507715025">
    <w:abstractNumId w:val="32"/>
  </w:num>
  <w:num w:numId="27" w16cid:durableId="1601722058">
    <w:abstractNumId w:val="5"/>
  </w:num>
  <w:num w:numId="28" w16cid:durableId="614601104">
    <w:abstractNumId w:val="27"/>
  </w:num>
  <w:num w:numId="29" w16cid:durableId="1037782150">
    <w:abstractNumId w:val="36"/>
  </w:num>
  <w:num w:numId="30" w16cid:durableId="1190492590">
    <w:abstractNumId w:val="15"/>
  </w:num>
  <w:num w:numId="31" w16cid:durableId="1637375390">
    <w:abstractNumId w:val="7"/>
  </w:num>
  <w:num w:numId="32" w16cid:durableId="473569220">
    <w:abstractNumId w:val="3"/>
  </w:num>
  <w:num w:numId="33" w16cid:durableId="966938000">
    <w:abstractNumId w:val="22"/>
  </w:num>
  <w:num w:numId="34" w16cid:durableId="1395471420">
    <w:abstractNumId w:val="6"/>
  </w:num>
  <w:num w:numId="35" w16cid:durableId="21027515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7624968">
    <w:abstractNumId w:val="26"/>
  </w:num>
  <w:num w:numId="37" w16cid:durableId="1104492363">
    <w:abstractNumId w:val="17"/>
  </w:num>
  <w:num w:numId="38" w16cid:durableId="1668556225">
    <w:abstractNumId w:val="2"/>
  </w:num>
  <w:num w:numId="39" w16cid:durableId="25838002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94"/>
    <w:rsid w:val="00015BA6"/>
    <w:rsid w:val="000175C5"/>
    <w:rsid w:val="00017C30"/>
    <w:rsid w:val="0002061A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A6F24"/>
    <w:rsid w:val="000B4041"/>
    <w:rsid w:val="000C4B58"/>
    <w:rsid w:val="000D5173"/>
    <w:rsid w:val="000E7395"/>
    <w:rsid w:val="000F65A1"/>
    <w:rsid w:val="0010760E"/>
    <w:rsid w:val="001101A0"/>
    <w:rsid w:val="00116F94"/>
    <w:rsid w:val="00117F51"/>
    <w:rsid w:val="00146067"/>
    <w:rsid w:val="00150A53"/>
    <w:rsid w:val="00172B15"/>
    <w:rsid w:val="001741C5"/>
    <w:rsid w:val="00176724"/>
    <w:rsid w:val="00194181"/>
    <w:rsid w:val="001944F7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2021EF"/>
    <w:rsid w:val="002027DF"/>
    <w:rsid w:val="00206D6C"/>
    <w:rsid w:val="0021166C"/>
    <w:rsid w:val="0021196B"/>
    <w:rsid w:val="00214565"/>
    <w:rsid w:val="0022035D"/>
    <w:rsid w:val="00220D98"/>
    <w:rsid w:val="00232935"/>
    <w:rsid w:val="00235BF7"/>
    <w:rsid w:val="00283647"/>
    <w:rsid w:val="0028392F"/>
    <w:rsid w:val="0028523A"/>
    <w:rsid w:val="002A04B9"/>
    <w:rsid w:val="002A1158"/>
    <w:rsid w:val="002B1808"/>
    <w:rsid w:val="002D301E"/>
    <w:rsid w:val="002E16FC"/>
    <w:rsid w:val="002F2DF6"/>
    <w:rsid w:val="002F58A5"/>
    <w:rsid w:val="003000E6"/>
    <w:rsid w:val="00302699"/>
    <w:rsid w:val="00305CD1"/>
    <w:rsid w:val="0032182E"/>
    <w:rsid w:val="00333C6F"/>
    <w:rsid w:val="00351640"/>
    <w:rsid w:val="0035305C"/>
    <w:rsid w:val="00355D0F"/>
    <w:rsid w:val="00363F3E"/>
    <w:rsid w:val="0036611D"/>
    <w:rsid w:val="00366828"/>
    <w:rsid w:val="00383BA6"/>
    <w:rsid w:val="0039555C"/>
    <w:rsid w:val="003B53C5"/>
    <w:rsid w:val="003B59F9"/>
    <w:rsid w:val="003C2153"/>
    <w:rsid w:val="003C3033"/>
    <w:rsid w:val="003D350F"/>
    <w:rsid w:val="003D5E55"/>
    <w:rsid w:val="003D7BDE"/>
    <w:rsid w:val="003E4F85"/>
    <w:rsid w:val="003F3631"/>
    <w:rsid w:val="003F7E5B"/>
    <w:rsid w:val="00402CAC"/>
    <w:rsid w:val="00403A11"/>
    <w:rsid w:val="00404549"/>
    <w:rsid w:val="00406F1C"/>
    <w:rsid w:val="00417B0E"/>
    <w:rsid w:val="00427779"/>
    <w:rsid w:val="00434D3A"/>
    <w:rsid w:val="00440E77"/>
    <w:rsid w:val="00444935"/>
    <w:rsid w:val="004551E6"/>
    <w:rsid w:val="00460F9E"/>
    <w:rsid w:val="00464AA2"/>
    <w:rsid w:val="00485850"/>
    <w:rsid w:val="00491419"/>
    <w:rsid w:val="0049367F"/>
    <w:rsid w:val="004A3A25"/>
    <w:rsid w:val="004B7ADF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E2612"/>
    <w:rsid w:val="005F4B82"/>
    <w:rsid w:val="0060565F"/>
    <w:rsid w:val="006059B5"/>
    <w:rsid w:val="006062A0"/>
    <w:rsid w:val="00606A81"/>
    <w:rsid w:val="00610759"/>
    <w:rsid w:val="00611525"/>
    <w:rsid w:val="00617E53"/>
    <w:rsid w:val="00620AB0"/>
    <w:rsid w:val="006234E7"/>
    <w:rsid w:val="00635307"/>
    <w:rsid w:val="00636A52"/>
    <w:rsid w:val="00643F60"/>
    <w:rsid w:val="00645631"/>
    <w:rsid w:val="00684BA6"/>
    <w:rsid w:val="00685B67"/>
    <w:rsid w:val="00696A19"/>
    <w:rsid w:val="006A6D23"/>
    <w:rsid w:val="006A7D92"/>
    <w:rsid w:val="006B11C6"/>
    <w:rsid w:val="006B6382"/>
    <w:rsid w:val="006C3ECB"/>
    <w:rsid w:val="006D1498"/>
    <w:rsid w:val="006D7978"/>
    <w:rsid w:val="006E04F3"/>
    <w:rsid w:val="006F0BBB"/>
    <w:rsid w:val="006F4600"/>
    <w:rsid w:val="00706E67"/>
    <w:rsid w:val="00713AE9"/>
    <w:rsid w:val="00733576"/>
    <w:rsid w:val="00761C3D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7CC6"/>
    <w:rsid w:val="00862B94"/>
    <w:rsid w:val="0086361A"/>
    <w:rsid w:val="00880428"/>
    <w:rsid w:val="00881264"/>
    <w:rsid w:val="008855B3"/>
    <w:rsid w:val="00885E2E"/>
    <w:rsid w:val="008928E3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F65"/>
    <w:rsid w:val="00902465"/>
    <w:rsid w:val="009065E7"/>
    <w:rsid w:val="00917FC7"/>
    <w:rsid w:val="00935A95"/>
    <w:rsid w:val="009360AC"/>
    <w:rsid w:val="009559B8"/>
    <w:rsid w:val="00956C42"/>
    <w:rsid w:val="00957AB4"/>
    <w:rsid w:val="0096141E"/>
    <w:rsid w:val="00984B17"/>
    <w:rsid w:val="00985396"/>
    <w:rsid w:val="00985605"/>
    <w:rsid w:val="009A0B1B"/>
    <w:rsid w:val="009A18FD"/>
    <w:rsid w:val="009A4CC9"/>
    <w:rsid w:val="009A62A9"/>
    <w:rsid w:val="009A6AC5"/>
    <w:rsid w:val="009B4AF8"/>
    <w:rsid w:val="009F6370"/>
    <w:rsid w:val="00A01020"/>
    <w:rsid w:val="00A050E3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E31B2"/>
    <w:rsid w:val="00AE3BF6"/>
    <w:rsid w:val="00AF035F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2324"/>
    <w:rsid w:val="00B57307"/>
    <w:rsid w:val="00B72FA3"/>
    <w:rsid w:val="00B73F4D"/>
    <w:rsid w:val="00B85C78"/>
    <w:rsid w:val="00B90533"/>
    <w:rsid w:val="00B9126E"/>
    <w:rsid w:val="00B9763C"/>
    <w:rsid w:val="00BA29EF"/>
    <w:rsid w:val="00BA71A8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13BE5"/>
    <w:rsid w:val="00C1705E"/>
    <w:rsid w:val="00C44EC7"/>
    <w:rsid w:val="00C47376"/>
    <w:rsid w:val="00C57122"/>
    <w:rsid w:val="00C660CA"/>
    <w:rsid w:val="00C7408A"/>
    <w:rsid w:val="00C75D46"/>
    <w:rsid w:val="00C769E5"/>
    <w:rsid w:val="00C933EC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4064F"/>
    <w:rsid w:val="00D5796E"/>
    <w:rsid w:val="00D6468C"/>
    <w:rsid w:val="00D93C30"/>
    <w:rsid w:val="00DA0D9D"/>
    <w:rsid w:val="00DB7EB2"/>
    <w:rsid w:val="00DC4BD5"/>
    <w:rsid w:val="00DC5D13"/>
    <w:rsid w:val="00DC7EB7"/>
    <w:rsid w:val="00DD042E"/>
    <w:rsid w:val="00DE265B"/>
    <w:rsid w:val="00E01E27"/>
    <w:rsid w:val="00E10744"/>
    <w:rsid w:val="00E17203"/>
    <w:rsid w:val="00E24512"/>
    <w:rsid w:val="00E26F82"/>
    <w:rsid w:val="00E27144"/>
    <w:rsid w:val="00E3019A"/>
    <w:rsid w:val="00E335AD"/>
    <w:rsid w:val="00E34879"/>
    <w:rsid w:val="00E437DB"/>
    <w:rsid w:val="00E465B8"/>
    <w:rsid w:val="00E51047"/>
    <w:rsid w:val="00E57C98"/>
    <w:rsid w:val="00E57E25"/>
    <w:rsid w:val="00E62AAD"/>
    <w:rsid w:val="00E7361B"/>
    <w:rsid w:val="00E90509"/>
    <w:rsid w:val="00EA45AB"/>
    <w:rsid w:val="00EC0F6F"/>
    <w:rsid w:val="00EE0A2B"/>
    <w:rsid w:val="00EE4993"/>
    <w:rsid w:val="00EE5B34"/>
    <w:rsid w:val="00EF2182"/>
    <w:rsid w:val="00EF63CC"/>
    <w:rsid w:val="00F03305"/>
    <w:rsid w:val="00F058F5"/>
    <w:rsid w:val="00F10968"/>
    <w:rsid w:val="00F139C1"/>
    <w:rsid w:val="00F2280D"/>
    <w:rsid w:val="00F25898"/>
    <w:rsid w:val="00F3139C"/>
    <w:rsid w:val="00F3464D"/>
    <w:rsid w:val="00F472D2"/>
    <w:rsid w:val="00F53D08"/>
    <w:rsid w:val="00F657CC"/>
    <w:rsid w:val="00F66A05"/>
    <w:rsid w:val="00F67767"/>
    <w:rsid w:val="00F82E4B"/>
    <w:rsid w:val="00F91AE2"/>
    <w:rsid w:val="00F91B1A"/>
    <w:rsid w:val="00FB1983"/>
    <w:rsid w:val="00FC76AF"/>
    <w:rsid w:val="00FD1CE8"/>
    <w:rsid w:val="00FD32E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A2126A"/>
  <w15:chartTrackingRefBased/>
  <w15:docId w15:val="{1136F640-D774-4938-982B-8E0049EF1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1">
    <w:name w:val="heading 1"/>
    <w:aliases w:val="عنوان رئيسي"/>
    <w:basedOn w:val="a"/>
    <w:next w:val="a"/>
    <w:link w:val="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0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0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a7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1Char">
    <w:name w:val="العنوان 1 Char"/>
    <w:aliases w:val="عنوان رئيسي Char"/>
    <w:basedOn w:val="a0"/>
    <w:link w:val="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2Char">
    <w:name w:val="عنوان 2 Char"/>
    <w:basedOn w:val="a0"/>
    <w:link w:val="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3Char">
    <w:name w:val="عنوان 3 Char"/>
    <w:basedOn w:val="a0"/>
    <w:link w:val="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D5796E"/>
    <w:pPr>
      <w:spacing w:after="100"/>
      <w:ind w:left="280"/>
    </w:pPr>
  </w:style>
  <w:style w:type="table" w:styleId="1-6">
    <w:name w:val="List Table 1 Light Accent 6"/>
    <w:basedOn w:val="a1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a1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Unresolved Mention"/>
    <w:basedOn w:val="a0"/>
    <w:uiPriority w:val="99"/>
    <w:semiHidden/>
    <w:unhideWhenUsed/>
    <w:rsid w:val="00E107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dawliatraining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dawliatraining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" TargetMode="External"/><Relationship Id="rId14" Type="http://schemas.openxmlformats.org/officeDocument/2006/relationships/hyperlink" Target="http://www.dawliatraining.com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9</TotalTime>
  <Pages>13</Pages>
  <Words>1420</Words>
  <Characters>8094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DELL</cp:lastModifiedBy>
  <cp:revision>6</cp:revision>
  <cp:lastPrinted>2022-03-26T18:07:00Z</cp:lastPrinted>
  <dcterms:created xsi:type="dcterms:W3CDTF">2024-09-25T04:37:00Z</dcterms:created>
  <dcterms:modified xsi:type="dcterms:W3CDTF">2025-05-11T07:01:00Z</dcterms:modified>
</cp:coreProperties>
</file>